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06551C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DA3839">
        <w:rPr>
          <w:b/>
          <w:kern w:val="2"/>
          <w:lang w:eastAsia="zh-CN"/>
        </w:rPr>
        <w:t>86</w:t>
      </w:r>
      <w:r w:rsidR="00F87DB5">
        <w:rPr>
          <w:rFonts w:hint="eastAsia"/>
          <w:b/>
          <w:kern w:val="2"/>
          <w:lang w:eastAsia="zh-CN"/>
        </w:rPr>
        <w:t>bis</w:t>
      </w:r>
      <w:r w:rsidR="00BC3A1D" w:rsidRPr="00CF195E">
        <w:rPr>
          <w:b/>
          <w:kern w:val="2"/>
          <w:lang w:eastAsia="zh-CN"/>
        </w:rPr>
        <w:tab/>
      </w:r>
      <w:r w:rsidR="00344737" w:rsidRPr="00344737">
        <w:rPr>
          <w:b/>
          <w:kern w:val="2"/>
          <w:lang w:eastAsia="zh-CN"/>
        </w:rPr>
        <w:t>R1-1611063</w:t>
      </w:r>
    </w:p>
    <w:p w:rsidR="00BC3A1D" w:rsidRPr="00CF195E" w:rsidRDefault="00BD4BB8" w:rsidP="00BC3A1D">
      <w:pPr>
        <w:jc w:val="left"/>
        <w:rPr>
          <w:b/>
          <w:kern w:val="2"/>
          <w:lang w:eastAsia="zh-CN"/>
        </w:rPr>
      </w:pPr>
      <w:r w:rsidRPr="006A32E7">
        <w:rPr>
          <w:b/>
          <w:kern w:val="2"/>
          <w:lang w:eastAsia="zh-CN"/>
        </w:rPr>
        <w:t>Lisbon</w:t>
      </w:r>
      <w:r w:rsidR="00BC3A1D" w:rsidRPr="00C01E4E">
        <w:rPr>
          <w:b/>
          <w:kern w:val="2"/>
          <w:lang w:eastAsia="zh-CN"/>
        </w:rPr>
        <w:t xml:space="preserve">, </w:t>
      </w:r>
      <w:r w:rsidRPr="00BD4BB8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 xml:space="preserve">, </w:t>
      </w:r>
      <w:r w:rsidR="00275169">
        <w:rPr>
          <w:b/>
          <w:kern w:val="2"/>
          <w:lang w:eastAsia="zh-CN"/>
        </w:rPr>
        <w:t>Oct</w:t>
      </w:r>
      <w:r w:rsidR="00275169" w:rsidRPr="00C01E4E">
        <w:rPr>
          <w:b/>
          <w:kern w:val="2"/>
          <w:lang w:eastAsia="zh-CN"/>
        </w:rPr>
        <w:t xml:space="preserve"> </w:t>
      </w:r>
      <w:r w:rsidR="00275169">
        <w:rPr>
          <w:b/>
          <w:kern w:val="2"/>
          <w:lang w:eastAsia="zh-CN"/>
        </w:rPr>
        <w:t>10</w:t>
      </w:r>
      <w:r w:rsidR="00BC3A1D" w:rsidRPr="00C01E4E">
        <w:rPr>
          <w:b/>
          <w:kern w:val="2"/>
          <w:lang w:eastAsia="zh-CN"/>
        </w:rPr>
        <w:t>-</w:t>
      </w:r>
      <w:r w:rsidR="00275169">
        <w:rPr>
          <w:b/>
          <w:kern w:val="2"/>
          <w:lang w:eastAsia="zh-CN"/>
        </w:rPr>
        <w:t>14</w:t>
      </w:r>
      <w:r w:rsidR="00BC3A1D" w:rsidRPr="00C01E4E">
        <w:rPr>
          <w:b/>
          <w:kern w:val="2"/>
          <w:lang w:eastAsia="zh-CN"/>
        </w:rPr>
        <w:t>, 2016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B1024">
        <w:rPr>
          <w:rFonts w:hint="eastAsia"/>
          <w:b/>
          <w:kern w:val="2"/>
          <w:lang w:eastAsia="zh-CN"/>
        </w:rPr>
        <w:t>8.1.</w:t>
      </w:r>
      <w:r w:rsidR="00F2023D">
        <w:rPr>
          <w:rFonts w:hint="eastAsia"/>
          <w:b/>
          <w:kern w:val="2"/>
          <w:lang w:eastAsia="zh-CN"/>
        </w:rPr>
        <w:t>1.2</w:t>
      </w:r>
      <w:r w:rsidR="00275169"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7DB5" w:rsidRPr="00F87DB5">
        <w:rPr>
          <w:b/>
          <w:kern w:val="2"/>
          <w:lang w:eastAsia="zh-CN"/>
        </w:rPr>
        <w:t>Summary of preliminary</w:t>
      </w:r>
      <w:r w:rsidR="008F01A1">
        <w:rPr>
          <w:rFonts w:hint="eastAsia"/>
          <w:b/>
          <w:kern w:val="2"/>
          <w:lang w:eastAsia="zh-CN"/>
        </w:rPr>
        <w:t xml:space="preserve"> S</w:t>
      </w:r>
      <w:r w:rsidR="00F87DB5" w:rsidRPr="00F87DB5">
        <w:rPr>
          <w:b/>
          <w:kern w:val="2"/>
          <w:lang w:eastAsia="zh-CN"/>
        </w:rPr>
        <w:t>LS results</w:t>
      </w:r>
      <w:r w:rsidR="001E7D69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7333BA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896A0B" w:rsidRDefault="00631EAD" w:rsidP="00033E7C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A23F04">
        <w:rPr>
          <w:rFonts w:hint="eastAsia"/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study </w:t>
      </w:r>
      <w:r w:rsidR="00A23F04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multiple </w:t>
      </w:r>
      <w:proofErr w:type="gramStart"/>
      <w:r>
        <w:rPr>
          <w:rFonts w:hint="eastAsia"/>
          <w:lang w:eastAsia="zh-CN"/>
        </w:rPr>
        <w:t>access</w:t>
      </w:r>
      <w:proofErr w:type="gramEnd"/>
      <w:r>
        <w:rPr>
          <w:rFonts w:hint="eastAsia"/>
          <w:lang w:eastAsia="zh-CN"/>
        </w:rPr>
        <w:t xml:space="preserve">, </w:t>
      </w:r>
      <w:r w:rsidR="00A23F04">
        <w:rPr>
          <w:rFonts w:hint="eastAsia"/>
          <w:lang w:eastAsia="zh-CN"/>
        </w:rPr>
        <w:t>there was the following conclusion in RAN1#86 meeting</w:t>
      </w:r>
      <w:r>
        <w:rPr>
          <w:rFonts w:hint="eastAsia"/>
          <w:lang w:eastAsia="zh-CN"/>
        </w:rPr>
        <w:t xml:space="preserve"> </w:t>
      </w:r>
      <w:r w:rsidR="008F7185">
        <w:rPr>
          <w:rFonts w:hint="eastAsia"/>
          <w:lang w:eastAsia="zh-CN"/>
        </w:rPr>
        <w:t>[1]</w:t>
      </w:r>
    </w:p>
    <w:p w:rsidR="00A23F04" w:rsidRPr="00A23F04" w:rsidRDefault="00A23F04" w:rsidP="00A23F04">
      <w:pPr>
        <w:rPr>
          <w:rFonts w:eastAsia="MS Mincho"/>
          <w:i/>
          <w:szCs w:val="20"/>
          <w:u w:val="single"/>
          <w:lang w:eastAsia="ja-JP"/>
        </w:rPr>
      </w:pPr>
      <w:r w:rsidRPr="00A23F04">
        <w:rPr>
          <w:rFonts w:eastAsia="MS Mincho"/>
          <w:i/>
          <w:szCs w:val="20"/>
          <w:u w:val="single"/>
          <w:lang w:eastAsia="ja-JP"/>
        </w:rPr>
        <w:t>Conclusion:</w:t>
      </w:r>
    </w:p>
    <w:p w:rsidR="00A23F04" w:rsidRPr="00A23F04" w:rsidRDefault="00A23F04" w:rsidP="00A23F0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Target the following in RAN1#86bis: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 xml:space="preserve">Summary of preliminary LLS comparisons 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Lines="50"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Summary of preliminary SLS comparisons</w:t>
      </w:r>
      <w:r w:rsidRPr="00A23F04">
        <w:rPr>
          <w:rFonts w:hint="eastAsia"/>
          <w:i/>
          <w:lang w:eastAsia="zh-CN"/>
        </w:rPr>
        <w:t xml:space="preserve"> </w:t>
      </w:r>
    </w:p>
    <w:p w:rsidR="00631EAD" w:rsidRPr="00631EAD" w:rsidRDefault="00631EAD" w:rsidP="00A23F04">
      <w:pPr>
        <w:tabs>
          <w:tab w:val="left" w:pos="8452"/>
        </w:tabs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A23F04">
        <w:rPr>
          <w:rFonts w:hint="eastAsia"/>
          <w:lang w:eastAsia="zh-CN"/>
        </w:rPr>
        <w:t xml:space="preserve">aims to </w:t>
      </w:r>
      <w:r>
        <w:rPr>
          <w:rFonts w:hint="eastAsia"/>
          <w:lang w:eastAsia="zh-CN"/>
        </w:rPr>
        <w:t xml:space="preserve">summarize the </w:t>
      </w:r>
      <w:r w:rsidR="00A23F04">
        <w:rPr>
          <w:rFonts w:hint="eastAsia"/>
          <w:lang w:eastAsia="zh-CN"/>
        </w:rPr>
        <w:t>preliminary</w:t>
      </w:r>
      <w:r>
        <w:rPr>
          <w:rFonts w:hint="eastAsia"/>
          <w:lang w:eastAsia="zh-CN"/>
        </w:rPr>
        <w:t xml:space="preserve"> results</w:t>
      </w:r>
      <w:r w:rsidR="00A23F04">
        <w:rPr>
          <w:rFonts w:hint="eastAsia"/>
          <w:lang w:eastAsia="zh-CN"/>
        </w:rPr>
        <w:t xml:space="preserve"> of </w:t>
      </w:r>
      <w:r w:rsidR="008F01A1">
        <w:rPr>
          <w:rFonts w:hint="eastAsia"/>
          <w:lang w:eastAsia="zh-CN"/>
        </w:rPr>
        <w:t>S</w:t>
      </w:r>
      <w:r w:rsidR="00A23F04">
        <w:rPr>
          <w:rFonts w:hint="eastAsia"/>
          <w:lang w:eastAsia="zh-CN"/>
        </w:rPr>
        <w:t>LS from companies</w:t>
      </w:r>
      <w:r>
        <w:rPr>
          <w:rFonts w:hint="eastAsia"/>
          <w:lang w:eastAsia="zh-CN"/>
        </w:rPr>
        <w:t xml:space="preserve">, based on the </w:t>
      </w:r>
      <w:r w:rsidR="00A23F04">
        <w:rPr>
          <w:lang w:eastAsia="zh-CN"/>
        </w:rPr>
        <w:t>templates</w:t>
      </w:r>
      <w:r>
        <w:rPr>
          <w:rFonts w:hint="eastAsia"/>
          <w:lang w:eastAsia="zh-CN"/>
        </w:rPr>
        <w:t xml:space="preserve"> agreed via email discussion [86-1</w:t>
      </w:r>
      <w:r w:rsidR="00A23F0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].</w:t>
      </w:r>
      <w:r w:rsidR="008F7185"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>As a first version, Huawei results are provided in the excel attachment. More results can be given in the update version(s) submitted to at least RAN1#86bis meeting.</w:t>
      </w:r>
    </w:p>
    <w:p w:rsidR="00872A73" w:rsidRPr="00872A73" w:rsidRDefault="008F7185" w:rsidP="00872A73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bookmarkEnd w:id="0"/>
    <w:bookmarkEnd w:id="1"/>
    <w:p w:rsidR="00A23F04" w:rsidRDefault="00184420" w:rsidP="00A23F04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The following results are </w:t>
      </w:r>
      <w:r w:rsidR="00FF04D5">
        <w:rPr>
          <w:rFonts w:hint="eastAsia"/>
          <w:lang w:val="en-GB" w:eastAsia="zh-CN"/>
        </w:rPr>
        <w:t>expected</w:t>
      </w:r>
      <w:r>
        <w:rPr>
          <w:rFonts w:hint="eastAsia"/>
          <w:lang w:val="en-GB" w:eastAsia="zh-CN"/>
        </w:rPr>
        <w:t>:</w:t>
      </w:r>
    </w:p>
    <w:p w:rsidR="00184420" w:rsidRDefault="00184420" w:rsidP="00184420">
      <w:pPr>
        <w:spacing w:after="0"/>
        <w:ind w:leftChars="200" w:left="440"/>
        <w:rPr>
          <w:lang w:eastAsia="zh-CN"/>
        </w:rPr>
      </w:pPr>
      <w:r>
        <w:rPr>
          <w:lang w:eastAsia="zh-CN"/>
        </w:rPr>
        <w:t xml:space="preserve">1) Single user BLER curve over SISO AWGN channel as reference </w:t>
      </w:r>
    </w:p>
    <w:p w:rsidR="00184420" w:rsidRDefault="00184420" w:rsidP="00184420">
      <w:pPr>
        <w:spacing w:after="0"/>
        <w:ind w:leftChars="200" w:left="440"/>
        <w:rPr>
          <w:lang w:eastAsia="zh-CN"/>
        </w:rPr>
      </w:pPr>
      <w:r>
        <w:rPr>
          <w:lang w:eastAsia="zh-CN"/>
        </w:rPr>
        <w:t>2) CDF of effective SINR in dB @given traffic loading of 10% system packet drop rate (PDR)</w:t>
      </w:r>
    </w:p>
    <w:p w:rsidR="00184420" w:rsidRDefault="00184420" w:rsidP="00184420">
      <w:pPr>
        <w:spacing w:after="0"/>
        <w:ind w:leftChars="200" w:left="440"/>
        <w:rPr>
          <w:lang w:eastAsia="zh-CN"/>
        </w:rPr>
      </w:pPr>
      <w:r>
        <w:rPr>
          <w:lang w:eastAsia="zh-CN"/>
        </w:rPr>
        <w:t>3) CDF of packet drop rate per UE @given traffic loading of 10% system PDR</w:t>
      </w:r>
    </w:p>
    <w:p w:rsidR="00184420" w:rsidRPr="00184420" w:rsidRDefault="00184420" w:rsidP="00184420">
      <w:pPr>
        <w:spacing w:afterLines="50"/>
        <w:ind w:leftChars="200" w:left="440"/>
        <w:rPr>
          <w:lang w:eastAsia="zh-CN"/>
        </w:rPr>
      </w:pPr>
      <w:r>
        <w:rPr>
          <w:lang w:eastAsia="zh-CN"/>
        </w:rPr>
        <w:t xml:space="preserve">4) System PDR </w:t>
      </w:r>
      <w:proofErr w:type="spellStart"/>
      <w:r>
        <w:rPr>
          <w:lang w:eastAsia="zh-CN"/>
        </w:rPr>
        <w:t>vs</w:t>
      </w:r>
      <w:proofErr w:type="spellEnd"/>
      <w:r>
        <w:rPr>
          <w:lang w:eastAsia="zh-CN"/>
        </w:rPr>
        <w:t xml:space="preserve"> packet arrival rate (PAR) @given total allocated bandwidth</w:t>
      </w:r>
    </w:p>
    <w:p w:rsidR="006B0A66" w:rsidRDefault="00FF04D5" w:rsidP="00A23F04">
      <w:pPr>
        <w:rPr>
          <w:color w:val="000000" w:themeColor="text1"/>
          <w:lang w:eastAsia="zh-CN"/>
        </w:rPr>
      </w:pPr>
      <w:r>
        <w:rPr>
          <w:rFonts w:hint="eastAsia"/>
          <w:lang w:val="en-GB" w:eastAsia="zh-CN"/>
        </w:rPr>
        <w:t xml:space="preserve">[X] </w:t>
      </w:r>
      <w:proofErr w:type="gramStart"/>
      <w:r>
        <w:rPr>
          <w:rFonts w:hint="eastAsia"/>
          <w:lang w:val="en-GB" w:eastAsia="zh-CN"/>
        </w:rPr>
        <w:t>companies</w:t>
      </w:r>
      <w:proofErr w:type="gramEnd"/>
      <w:r>
        <w:rPr>
          <w:rFonts w:hint="eastAsia"/>
          <w:lang w:val="en-GB" w:eastAsia="zh-CN"/>
        </w:rPr>
        <w:t xml:space="preserve"> provided SLS results which can be summarized based on the </w:t>
      </w:r>
      <w:r>
        <w:rPr>
          <w:lang w:val="en-GB" w:eastAsia="zh-CN"/>
        </w:rPr>
        <w:t>templates</w:t>
      </w:r>
      <w:r>
        <w:rPr>
          <w:rFonts w:hint="eastAsia"/>
          <w:lang w:val="en-GB" w:eastAsia="zh-CN"/>
        </w:rPr>
        <w:t xml:space="preserve">. </w:t>
      </w:r>
      <w:r w:rsidR="006B0A66">
        <w:rPr>
          <w:rFonts w:hint="eastAsia"/>
          <w:lang w:val="en-GB" w:eastAsia="zh-CN"/>
        </w:rPr>
        <w:t xml:space="preserve">The </w:t>
      </w:r>
      <w:r w:rsidR="00596CB2">
        <w:rPr>
          <w:rFonts w:hint="eastAsia"/>
          <w:lang w:val="en-GB" w:eastAsia="zh-CN"/>
        </w:rPr>
        <w:t xml:space="preserve">results can be found in the </w:t>
      </w:r>
      <w:r w:rsidR="00596CB2">
        <w:rPr>
          <w:lang w:val="en-GB" w:eastAsia="zh-CN"/>
        </w:rPr>
        <w:t>attachment</w:t>
      </w:r>
      <w:r w:rsidR="00596CB2">
        <w:rPr>
          <w:rFonts w:hint="eastAsia"/>
          <w:lang w:val="en-GB" w:eastAsia="zh-CN"/>
        </w:rPr>
        <w:t xml:space="preserve"> in excel file.</w:t>
      </w:r>
      <w:r w:rsidR="00184420">
        <w:rPr>
          <w:rFonts w:hint="eastAsia"/>
          <w:lang w:val="en-GB" w:eastAsia="zh-CN"/>
        </w:rPr>
        <w:t xml:space="preserve"> </w:t>
      </w:r>
    </w:p>
    <w:p w:rsidR="00145CFA" w:rsidRPr="00145CFA" w:rsidRDefault="00145CFA" w:rsidP="00145CFA">
      <w:pPr>
        <w:keepNext/>
        <w:spacing w:before="120"/>
        <w:outlineLvl w:val="0"/>
        <w:rPr>
          <w:rFonts w:eastAsia="宋体"/>
          <w:b/>
          <w:bCs/>
          <w:kern w:val="2"/>
          <w:sz w:val="28"/>
          <w:szCs w:val="28"/>
          <w:lang w:val="en-GB"/>
        </w:rPr>
      </w:pPr>
      <w:r w:rsidRPr="00145CFA">
        <w:rPr>
          <w:rFonts w:eastAsia="宋体"/>
          <w:b/>
          <w:bCs/>
          <w:kern w:val="2"/>
          <w:sz w:val="28"/>
          <w:szCs w:val="28"/>
          <w:lang w:val="en-GB"/>
        </w:rPr>
        <w:t>References</w:t>
      </w:r>
    </w:p>
    <w:p w:rsidR="00B5178D" w:rsidRPr="00BF29CA" w:rsidRDefault="00AD3F7E" w:rsidP="00BF29CA">
      <w:pPr>
        <w:pStyle w:val="TdocHeader2"/>
        <w:spacing w:after="120"/>
        <w:rPr>
          <w:rFonts w:eastAsia="宋体"/>
          <w:sz w:val="20"/>
          <w:lang w:val="en-US" w:eastAsia="zh-CN"/>
        </w:rPr>
      </w:pPr>
      <w:r w:rsidRPr="00AD3F7E">
        <w:rPr>
          <w:rFonts w:ascii="Times New Roman" w:eastAsia="宋体" w:hAnsi="Times New Roman"/>
          <w:b w:val="0"/>
          <w:sz w:val="20"/>
          <w:lang w:val="en-US"/>
        </w:rPr>
        <w:t>[1] 3GPP Chairman Notes, RAN1#86, Gothenburg, Sweden 22nd - 26th August 2016.</w:t>
      </w:r>
    </w:p>
    <w:sectPr w:rsidR="00B5178D" w:rsidRPr="00BF2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1F" w:rsidRDefault="005B7F1F">
      <w:r>
        <w:separator/>
      </w:r>
    </w:p>
  </w:endnote>
  <w:endnote w:type="continuationSeparator" w:id="0">
    <w:p w:rsidR="005B7F1F" w:rsidRDefault="005B7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1F" w:rsidRDefault="005B7F1F">
      <w:r>
        <w:separator/>
      </w:r>
    </w:p>
  </w:footnote>
  <w:footnote w:type="continuationSeparator" w:id="0">
    <w:p w:rsidR="005B7F1F" w:rsidRDefault="005B7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5BE1"/>
    <w:multiLevelType w:val="hybridMultilevel"/>
    <w:tmpl w:val="46A6A63C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9450B2"/>
    <w:multiLevelType w:val="hybridMultilevel"/>
    <w:tmpl w:val="16680B32"/>
    <w:lvl w:ilvl="0" w:tplc="D3D0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E3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8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E8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E9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C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2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09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0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F4379A"/>
    <w:multiLevelType w:val="hybridMultilevel"/>
    <w:tmpl w:val="97D06FAE"/>
    <w:lvl w:ilvl="0" w:tplc="35D2310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227818"/>
    <w:multiLevelType w:val="hybridMultilevel"/>
    <w:tmpl w:val="5E160520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C224A"/>
    <w:multiLevelType w:val="hybridMultilevel"/>
    <w:tmpl w:val="530A07D4"/>
    <w:lvl w:ilvl="0" w:tplc="FED83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310C1"/>
    <w:multiLevelType w:val="hybridMultilevel"/>
    <w:tmpl w:val="96F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8799A"/>
    <w:multiLevelType w:val="hybridMultilevel"/>
    <w:tmpl w:val="E9DAF5CE"/>
    <w:lvl w:ilvl="0" w:tplc="5AC0D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5F5E4E"/>
    <w:multiLevelType w:val="hybridMultilevel"/>
    <w:tmpl w:val="2F88D188"/>
    <w:lvl w:ilvl="0" w:tplc="FDC8A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142A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7CFCE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CAF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272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9C7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6E3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2A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657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A10775"/>
    <w:multiLevelType w:val="hybridMultilevel"/>
    <w:tmpl w:val="8D1E4336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52AA0E80"/>
    <w:multiLevelType w:val="hybridMultilevel"/>
    <w:tmpl w:val="05D2C062"/>
    <w:lvl w:ilvl="0" w:tplc="82A452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B6DAD"/>
    <w:multiLevelType w:val="hybridMultilevel"/>
    <w:tmpl w:val="979E0EAA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01625B"/>
    <w:multiLevelType w:val="hybridMultilevel"/>
    <w:tmpl w:val="18CE04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A23A0"/>
    <w:multiLevelType w:val="hybridMultilevel"/>
    <w:tmpl w:val="EDB0056A"/>
    <w:lvl w:ilvl="0" w:tplc="B51A3D6E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053C40"/>
    <w:multiLevelType w:val="hybridMultilevel"/>
    <w:tmpl w:val="AAA65122"/>
    <w:lvl w:ilvl="0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B5B37"/>
    <w:multiLevelType w:val="hybridMultilevel"/>
    <w:tmpl w:val="29947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236A2E"/>
    <w:multiLevelType w:val="hybridMultilevel"/>
    <w:tmpl w:val="4CC24506"/>
    <w:lvl w:ilvl="0" w:tplc="1BEEC8B2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675C018C"/>
    <w:multiLevelType w:val="hybridMultilevel"/>
    <w:tmpl w:val="42700E5C"/>
    <w:lvl w:ilvl="0" w:tplc="57E8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5B40C4"/>
    <w:multiLevelType w:val="hybridMultilevel"/>
    <w:tmpl w:val="AC304864"/>
    <w:lvl w:ilvl="0" w:tplc="717CF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C0E6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C8248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6A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47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8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C7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6D2EDD"/>
    <w:multiLevelType w:val="hybridMultilevel"/>
    <w:tmpl w:val="2CE0FF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70B06"/>
    <w:multiLevelType w:val="hybridMultilevel"/>
    <w:tmpl w:val="3556A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70F02"/>
    <w:multiLevelType w:val="hybridMultilevel"/>
    <w:tmpl w:val="EF0E6A36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31"/>
  </w:num>
  <w:num w:numId="5">
    <w:abstractNumId w:val="17"/>
  </w:num>
  <w:num w:numId="6">
    <w:abstractNumId w:val="32"/>
  </w:num>
  <w:num w:numId="7">
    <w:abstractNumId w:val="0"/>
  </w:num>
  <w:num w:numId="8">
    <w:abstractNumId w:val="15"/>
  </w:num>
  <w:num w:numId="9">
    <w:abstractNumId w:val="15"/>
  </w:num>
  <w:num w:numId="10">
    <w:abstractNumId w:val="14"/>
  </w:num>
  <w:num w:numId="11">
    <w:abstractNumId w:val="24"/>
  </w:num>
  <w:num w:numId="12">
    <w:abstractNumId w:val="8"/>
  </w:num>
  <w:num w:numId="13">
    <w:abstractNumId w:val="33"/>
  </w:num>
  <w:num w:numId="14">
    <w:abstractNumId w:val="26"/>
  </w:num>
  <w:num w:numId="15">
    <w:abstractNumId w:val="36"/>
  </w:num>
  <w:num w:numId="16">
    <w:abstractNumId w:val="5"/>
  </w:num>
  <w:num w:numId="17">
    <w:abstractNumId w:val="35"/>
  </w:num>
  <w:num w:numId="18">
    <w:abstractNumId w:val="27"/>
  </w:num>
  <w:num w:numId="19">
    <w:abstractNumId w:val="12"/>
  </w:num>
  <w:num w:numId="20">
    <w:abstractNumId w:val="23"/>
  </w:num>
  <w:num w:numId="21">
    <w:abstractNumId w:val="38"/>
  </w:num>
  <w:num w:numId="22">
    <w:abstractNumId w:val="21"/>
  </w:num>
  <w:num w:numId="23">
    <w:abstractNumId w:val="25"/>
  </w:num>
  <w:num w:numId="24">
    <w:abstractNumId w:val="4"/>
  </w:num>
  <w:num w:numId="25">
    <w:abstractNumId w:val="16"/>
  </w:num>
  <w:num w:numId="26">
    <w:abstractNumId w:val="34"/>
  </w:num>
  <w:num w:numId="27">
    <w:abstractNumId w:val="20"/>
  </w:num>
  <w:num w:numId="28">
    <w:abstractNumId w:val="37"/>
  </w:num>
  <w:num w:numId="29">
    <w:abstractNumId w:val="39"/>
  </w:num>
  <w:num w:numId="30">
    <w:abstractNumId w:val="3"/>
  </w:num>
  <w:num w:numId="31">
    <w:abstractNumId w:val="28"/>
  </w:num>
  <w:num w:numId="32">
    <w:abstractNumId w:val="1"/>
  </w:num>
  <w:num w:numId="33">
    <w:abstractNumId w:val="19"/>
  </w:num>
  <w:num w:numId="34">
    <w:abstractNumId w:val="9"/>
  </w:num>
  <w:num w:numId="35">
    <w:abstractNumId w:val="22"/>
  </w:num>
  <w:num w:numId="36">
    <w:abstractNumId w:val="7"/>
  </w:num>
  <w:num w:numId="37">
    <w:abstractNumId w:val="18"/>
  </w:num>
  <w:num w:numId="38">
    <w:abstractNumId w:val="10"/>
  </w:num>
  <w:num w:numId="39">
    <w:abstractNumId w:val="11"/>
  </w:num>
  <w:num w:numId="40">
    <w:abstractNumId w:val="29"/>
  </w:num>
  <w:num w:numId="41">
    <w:abstractNumId w:val="11"/>
  </w:num>
  <w:num w:numId="42">
    <w:abstractNumId w:val="11"/>
  </w:num>
  <w:num w:numId="43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5300"/>
    <w:rsid w:val="000072B6"/>
    <w:rsid w:val="00007813"/>
    <w:rsid w:val="000109A5"/>
    <w:rsid w:val="000109E6"/>
    <w:rsid w:val="00011831"/>
    <w:rsid w:val="00011F3A"/>
    <w:rsid w:val="00011F67"/>
    <w:rsid w:val="00012862"/>
    <w:rsid w:val="000128E6"/>
    <w:rsid w:val="00013AD0"/>
    <w:rsid w:val="00014744"/>
    <w:rsid w:val="00014746"/>
    <w:rsid w:val="00014A64"/>
    <w:rsid w:val="00014A9F"/>
    <w:rsid w:val="00015C97"/>
    <w:rsid w:val="00015EFB"/>
    <w:rsid w:val="000165E2"/>
    <w:rsid w:val="000172BE"/>
    <w:rsid w:val="000173A4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3E7C"/>
    <w:rsid w:val="00034676"/>
    <w:rsid w:val="000346E6"/>
    <w:rsid w:val="000352B3"/>
    <w:rsid w:val="00035776"/>
    <w:rsid w:val="000363B8"/>
    <w:rsid w:val="0004014E"/>
    <w:rsid w:val="0004023E"/>
    <w:rsid w:val="0004024B"/>
    <w:rsid w:val="00041C57"/>
    <w:rsid w:val="00041C9D"/>
    <w:rsid w:val="000427AA"/>
    <w:rsid w:val="000434B7"/>
    <w:rsid w:val="000435E4"/>
    <w:rsid w:val="00044300"/>
    <w:rsid w:val="00044604"/>
    <w:rsid w:val="00044942"/>
    <w:rsid w:val="0004562C"/>
    <w:rsid w:val="0004592E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0B5D"/>
    <w:rsid w:val="000612E1"/>
    <w:rsid w:val="000614FE"/>
    <w:rsid w:val="000621B1"/>
    <w:rsid w:val="00065019"/>
    <w:rsid w:val="0006551C"/>
    <w:rsid w:val="00065D38"/>
    <w:rsid w:val="000663AC"/>
    <w:rsid w:val="00066800"/>
    <w:rsid w:val="00067DD1"/>
    <w:rsid w:val="00070029"/>
    <w:rsid w:val="00070447"/>
    <w:rsid w:val="000706E7"/>
    <w:rsid w:val="00070A80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5065"/>
    <w:rsid w:val="00076097"/>
    <w:rsid w:val="00076541"/>
    <w:rsid w:val="000772F4"/>
    <w:rsid w:val="00077431"/>
    <w:rsid w:val="000776EB"/>
    <w:rsid w:val="00077E99"/>
    <w:rsid w:val="00080316"/>
    <w:rsid w:val="000823B0"/>
    <w:rsid w:val="000828A9"/>
    <w:rsid w:val="0008335B"/>
    <w:rsid w:val="00083379"/>
    <w:rsid w:val="00083587"/>
    <w:rsid w:val="00083838"/>
    <w:rsid w:val="00083AA0"/>
    <w:rsid w:val="00083B6A"/>
    <w:rsid w:val="000852A3"/>
    <w:rsid w:val="000858B1"/>
    <w:rsid w:val="00085A2E"/>
    <w:rsid w:val="00085DBE"/>
    <w:rsid w:val="00085E04"/>
    <w:rsid w:val="00086800"/>
    <w:rsid w:val="00086BA5"/>
    <w:rsid w:val="00086CF8"/>
    <w:rsid w:val="00087272"/>
    <w:rsid w:val="00087913"/>
    <w:rsid w:val="00087ADC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BA1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2FA"/>
    <w:rsid w:val="000A7B38"/>
    <w:rsid w:val="000A7D27"/>
    <w:rsid w:val="000B0343"/>
    <w:rsid w:val="000B09D7"/>
    <w:rsid w:val="000B2985"/>
    <w:rsid w:val="000B2C88"/>
    <w:rsid w:val="000B3342"/>
    <w:rsid w:val="000B36AC"/>
    <w:rsid w:val="000B3EC3"/>
    <w:rsid w:val="000B51FA"/>
    <w:rsid w:val="000B57C3"/>
    <w:rsid w:val="000B5905"/>
    <w:rsid w:val="000B5975"/>
    <w:rsid w:val="000B6E2C"/>
    <w:rsid w:val="000B76C5"/>
    <w:rsid w:val="000B7A10"/>
    <w:rsid w:val="000C0199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4E1"/>
    <w:rsid w:val="000C65E3"/>
    <w:rsid w:val="000D01CA"/>
    <w:rsid w:val="000D0565"/>
    <w:rsid w:val="000D06A4"/>
    <w:rsid w:val="000D0D1C"/>
    <w:rsid w:val="000D0E4E"/>
    <w:rsid w:val="000D103D"/>
    <w:rsid w:val="000D113C"/>
    <w:rsid w:val="000D12D1"/>
    <w:rsid w:val="000D159A"/>
    <w:rsid w:val="000D1796"/>
    <w:rsid w:val="000D1C78"/>
    <w:rsid w:val="000D22CC"/>
    <w:rsid w:val="000D2435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40C"/>
    <w:rsid w:val="000E580B"/>
    <w:rsid w:val="000E59A0"/>
    <w:rsid w:val="000E6602"/>
    <w:rsid w:val="000E7A84"/>
    <w:rsid w:val="000F15BC"/>
    <w:rsid w:val="000F180A"/>
    <w:rsid w:val="000F1C92"/>
    <w:rsid w:val="000F2334"/>
    <w:rsid w:val="000F27F1"/>
    <w:rsid w:val="000F2865"/>
    <w:rsid w:val="000F2931"/>
    <w:rsid w:val="000F2EEE"/>
    <w:rsid w:val="000F32DD"/>
    <w:rsid w:val="000F3697"/>
    <w:rsid w:val="000F4014"/>
    <w:rsid w:val="000F4417"/>
    <w:rsid w:val="000F4BD2"/>
    <w:rsid w:val="000F4D7F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B44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9AA"/>
    <w:rsid w:val="00125AD9"/>
    <w:rsid w:val="001263AA"/>
    <w:rsid w:val="001302D0"/>
    <w:rsid w:val="001306C3"/>
    <w:rsid w:val="00130779"/>
    <w:rsid w:val="001307A1"/>
    <w:rsid w:val="00130959"/>
    <w:rsid w:val="00131F48"/>
    <w:rsid w:val="001321D3"/>
    <w:rsid w:val="00133599"/>
    <w:rsid w:val="00133977"/>
    <w:rsid w:val="00133BF7"/>
    <w:rsid w:val="00134B88"/>
    <w:rsid w:val="00135436"/>
    <w:rsid w:val="00135E59"/>
    <w:rsid w:val="00136A23"/>
    <w:rsid w:val="00136B99"/>
    <w:rsid w:val="00137579"/>
    <w:rsid w:val="0014063E"/>
    <w:rsid w:val="001406F4"/>
    <w:rsid w:val="0014087D"/>
    <w:rsid w:val="00140D23"/>
    <w:rsid w:val="00140F74"/>
    <w:rsid w:val="00141191"/>
    <w:rsid w:val="0014159C"/>
    <w:rsid w:val="001418B3"/>
    <w:rsid w:val="001419C3"/>
    <w:rsid w:val="00141B77"/>
    <w:rsid w:val="0014213C"/>
    <w:rsid w:val="001422DF"/>
    <w:rsid w:val="00142665"/>
    <w:rsid w:val="00142672"/>
    <w:rsid w:val="0014330F"/>
    <w:rsid w:val="0014384A"/>
    <w:rsid w:val="0014450F"/>
    <w:rsid w:val="00144886"/>
    <w:rsid w:val="00144D8F"/>
    <w:rsid w:val="00144FFF"/>
    <w:rsid w:val="001457D3"/>
    <w:rsid w:val="00145C74"/>
    <w:rsid w:val="00145CFA"/>
    <w:rsid w:val="001462E9"/>
    <w:rsid w:val="00146E32"/>
    <w:rsid w:val="00150102"/>
    <w:rsid w:val="00150530"/>
    <w:rsid w:val="00151263"/>
    <w:rsid w:val="00151619"/>
    <w:rsid w:val="00152835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11B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5D55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4420"/>
    <w:rsid w:val="00184949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9AA"/>
    <w:rsid w:val="001A1BAC"/>
    <w:rsid w:val="001A1D24"/>
    <w:rsid w:val="001A23CE"/>
    <w:rsid w:val="001A2914"/>
    <w:rsid w:val="001A2C89"/>
    <w:rsid w:val="001A3875"/>
    <w:rsid w:val="001A4B13"/>
    <w:rsid w:val="001A673E"/>
    <w:rsid w:val="001A7763"/>
    <w:rsid w:val="001A7E04"/>
    <w:rsid w:val="001B013A"/>
    <w:rsid w:val="001B0364"/>
    <w:rsid w:val="001B0571"/>
    <w:rsid w:val="001B08B7"/>
    <w:rsid w:val="001B1593"/>
    <w:rsid w:val="001B26DE"/>
    <w:rsid w:val="001B28C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0CC"/>
    <w:rsid w:val="001C01F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F03"/>
    <w:rsid w:val="001E1DC8"/>
    <w:rsid w:val="001E221F"/>
    <w:rsid w:val="001E3247"/>
    <w:rsid w:val="001E36E4"/>
    <w:rsid w:val="001E379D"/>
    <w:rsid w:val="001E3A3C"/>
    <w:rsid w:val="001E40C4"/>
    <w:rsid w:val="001E4E68"/>
    <w:rsid w:val="001E598C"/>
    <w:rsid w:val="001E5C23"/>
    <w:rsid w:val="001E61A5"/>
    <w:rsid w:val="001E7504"/>
    <w:rsid w:val="001E76DF"/>
    <w:rsid w:val="001E7D69"/>
    <w:rsid w:val="001F08BC"/>
    <w:rsid w:val="001F0F91"/>
    <w:rsid w:val="001F1308"/>
    <w:rsid w:val="001F1387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0BA"/>
    <w:rsid w:val="001F5545"/>
    <w:rsid w:val="001F5777"/>
    <w:rsid w:val="001F5937"/>
    <w:rsid w:val="001F59E3"/>
    <w:rsid w:val="001F59ED"/>
    <w:rsid w:val="001F5F52"/>
    <w:rsid w:val="001F7121"/>
    <w:rsid w:val="00200C3F"/>
    <w:rsid w:val="00200D2C"/>
    <w:rsid w:val="002019D8"/>
    <w:rsid w:val="00201E40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501"/>
    <w:rsid w:val="002116F2"/>
    <w:rsid w:val="00211BB2"/>
    <w:rsid w:val="00212BA3"/>
    <w:rsid w:val="00212CB6"/>
    <w:rsid w:val="00212E37"/>
    <w:rsid w:val="00212F75"/>
    <w:rsid w:val="002140FF"/>
    <w:rsid w:val="0021639F"/>
    <w:rsid w:val="0021745D"/>
    <w:rsid w:val="00217D54"/>
    <w:rsid w:val="002203E8"/>
    <w:rsid w:val="0022041B"/>
    <w:rsid w:val="00220894"/>
    <w:rsid w:val="00221397"/>
    <w:rsid w:val="00222AD3"/>
    <w:rsid w:val="00222C64"/>
    <w:rsid w:val="00224952"/>
    <w:rsid w:val="00224DD2"/>
    <w:rsid w:val="002251B3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26A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03C"/>
    <w:rsid w:val="002401F5"/>
    <w:rsid w:val="00240E54"/>
    <w:rsid w:val="002430CF"/>
    <w:rsid w:val="00243810"/>
    <w:rsid w:val="002451C5"/>
    <w:rsid w:val="00245F1F"/>
    <w:rsid w:val="0024663B"/>
    <w:rsid w:val="00247103"/>
    <w:rsid w:val="00247B96"/>
    <w:rsid w:val="00250067"/>
    <w:rsid w:val="002506A2"/>
    <w:rsid w:val="002508EC"/>
    <w:rsid w:val="002516DE"/>
    <w:rsid w:val="00251F81"/>
    <w:rsid w:val="0025238F"/>
    <w:rsid w:val="00252BE0"/>
    <w:rsid w:val="00252FC0"/>
    <w:rsid w:val="00253588"/>
    <w:rsid w:val="00253644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365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5169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963C0"/>
    <w:rsid w:val="002966B9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5F3A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4ED0"/>
    <w:rsid w:val="002B538E"/>
    <w:rsid w:val="002B5DCA"/>
    <w:rsid w:val="002B6BCC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2C79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F4B"/>
    <w:rsid w:val="002E5C3E"/>
    <w:rsid w:val="002E5DB3"/>
    <w:rsid w:val="002E63D9"/>
    <w:rsid w:val="002E640E"/>
    <w:rsid w:val="002F0650"/>
    <w:rsid w:val="002F0C28"/>
    <w:rsid w:val="002F138E"/>
    <w:rsid w:val="002F2759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07F5"/>
    <w:rsid w:val="003010CF"/>
    <w:rsid w:val="00301DC9"/>
    <w:rsid w:val="00302187"/>
    <w:rsid w:val="00303440"/>
    <w:rsid w:val="00303C23"/>
    <w:rsid w:val="00304796"/>
    <w:rsid w:val="00304D9B"/>
    <w:rsid w:val="003051B9"/>
    <w:rsid w:val="00305AD5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56C"/>
    <w:rsid w:val="00320618"/>
    <w:rsid w:val="0032100B"/>
    <w:rsid w:val="00321BD7"/>
    <w:rsid w:val="003224F7"/>
    <w:rsid w:val="0032260F"/>
    <w:rsid w:val="003228DA"/>
    <w:rsid w:val="00322E41"/>
    <w:rsid w:val="003233E3"/>
    <w:rsid w:val="00323CC7"/>
    <w:rsid w:val="00323D6B"/>
    <w:rsid w:val="003241D6"/>
    <w:rsid w:val="00325948"/>
    <w:rsid w:val="003263A5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17CE"/>
    <w:rsid w:val="0034226D"/>
    <w:rsid w:val="00342575"/>
    <w:rsid w:val="003427FA"/>
    <w:rsid w:val="00342972"/>
    <w:rsid w:val="00342FDD"/>
    <w:rsid w:val="00343157"/>
    <w:rsid w:val="0034429B"/>
    <w:rsid w:val="00344363"/>
    <w:rsid w:val="00344737"/>
    <w:rsid w:val="00344866"/>
    <w:rsid w:val="00344883"/>
    <w:rsid w:val="0034488F"/>
    <w:rsid w:val="003452BC"/>
    <w:rsid w:val="0034564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72B"/>
    <w:rsid w:val="00371B71"/>
    <w:rsid w:val="0037221D"/>
    <w:rsid w:val="003727DC"/>
    <w:rsid w:val="003729F5"/>
    <w:rsid w:val="00372F0D"/>
    <w:rsid w:val="003730D2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0BFD"/>
    <w:rsid w:val="003913DA"/>
    <w:rsid w:val="0039244D"/>
    <w:rsid w:val="00392FD2"/>
    <w:rsid w:val="003940CE"/>
    <w:rsid w:val="0039450B"/>
    <w:rsid w:val="00395796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875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02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7CE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5F1A"/>
    <w:rsid w:val="003C7AD7"/>
    <w:rsid w:val="003D04F2"/>
    <w:rsid w:val="003D0FC3"/>
    <w:rsid w:val="003D19B9"/>
    <w:rsid w:val="003D1CB0"/>
    <w:rsid w:val="003D1DBB"/>
    <w:rsid w:val="003D2316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11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16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2461"/>
    <w:rsid w:val="00412546"/>
    <w:rsid w:val="00412CBA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7C1"/>
    <w:rsid w:val="00415943"/>
    <w:rsid w:val="00415D76"/>
    <w:rsid w:val="00416665"/>
    <w:rsid w:val="00416A67"/>
    <w:rsid w:val="00416ACB"/>
    <w:rsid w:val="00416D72"/>
    <w:rsid w:val="00420DF2"/>
    <w:rsid w:val="00421B7E"/>
    <w:rsid w:val="00421C73"/>
    <w:rsid w:val="00421DCF"/>
    <w:rsid w:val="00422341"/>
    <w:rsid w:val="00423641"/>
    <w:rsid w:val="0042421E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8C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1977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2198"/>
    <w:rsid w:val="00453BB6"/>
    <w:rsid w:val="00453CAA"/>
    <w:rsid w:val="00454805"/>
    <w:rsid w:val="00455113"/>
    <w:rsid w:val="00456421"/>
    <w:rsid w:val="00456D05"/>
    <w:rsid w:val="00456DAB"/>
    <w:rsid w:val="00457C10"/>
    <w:rsid w:val="0046009F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566D"/>
    <w:rsid w:val="004660A2"/>
    <w:rsid w:val="00466184"/>
    <w:rsid w:val="00466532"/>
    <w:rsid w:val="00467488"/>
    <w:rsid w:val="0047083E"/>
    <w:rsid w:val="00470EB5"/>
    <w:rsid w:val="00471F8F"/>
    <w:rsid w:val="0047286B"/>
    <w:rsid w:val="00472E27"/>
    <w:rsid w:val="00473932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BDE"/>
    <w:rsid w:val="00487D0D"/>
    <w:rsid w:val="00490901"/>
    <w:rsid w:val="0049311E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809"/>
    <w:rsid w:val="004A0C88"/>
    <w:rsid w:val="004A0F39"/>
    <w:rsid w:val="004A11D7"/>
    <w:rsid w:val="004A1234"/>
    <w:rsid w:val="004A13A4"/>
    <w:rsid w:val="004A194D"/>
    <w:rsid w:val="004A251F"/>
    <w:rsid w:val="004A33F1"/>
    <w:rsid w:val="004A3407"/>
    <w:rsid w:val="004A3A15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EC8"/>
    <w:rsid w:val="004A6F5B"/>
    <w:rsid w:val="004A7092"/>
    <w:rsid w:val="004A7521"/>
    <w:rsid w:val="004B000D"/>
    <w:rsid w:val="004B008C"/>
    <w:rsid w:val="004B0A1A"/>
    <w:rsid w:val="004B0BE1"/>
    <w:rsid w:val="004B0FB8"/>
    <w:rsid w:val="004B1777"/>
    <w:rsid w:val="004B1D37"/>
    <w:rsid w:val="004B24E0"/>
    <w:rsid w:val="004B27E0"/>
    <w:rsid w:val="004B2CA0"/>
    <w:rsid w:val="004B478D"/>
    <w:rsid w:val="004B49E6"/>
    <w:rsid w:val="004B4D69"/>
    <w:rsid w:val="004B4E41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18E4"/>
    <w:rsid w:val="004C24C9"/>
    <w:rsid w:val="004C2F4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423"/>
    <w:rsid w:val="004E0768"/>
    <w:rsid w:val="004E1A31"/>
    <w:rsid w:val="004E2DE0"/>
    <w:rsid w:val="004E4060"/>
    <w:rsid w:val="004E409A"/>
    <w:rsid w:val="004E48C3"/>
    <w:rsid w:val="004E50C4"/>
    <w:rsid w:val="004E7611"/>
    <w:rsid w:val="004E76A1"/>
    <w:rsid w:val="004F007E"/>
    <w:rsid w:val="004F0580"/>
    <w:rsid w:val="004F0FB9"/>
    <w:rsid w:val="004F1267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060DF"/>
    <w:rsid w:val="00506C51"/>
    <w:rsid w:val="00510182"/>
    <w:rsid w:val="00510442"/>
    <w:rsid w:val="0051044C"/>
    <w:rsid w:val="00510D07"/>
    <w:rsid w:val="00511903"/>
    <w:rsid w:val="00511AFA"/>
    <w:rsid w:val="00511F15"/>
    <w:rsid w:val="00512388"/>
    <w:rsid w:val="005128D5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0FD"/>
    <w:rsid w:val="00522589"/>
    <w:rsid w:val="00522D3F"/>
    <w:rsid w:val="005237F7"/>
    <w:rsid w:val="00524545"/>
    <w:rsid w:val="00524EAD"/>
    <w:rsid w:val="00525205"/>
    <w:rsid w:val="00525264"/>
    <w:rsid w:val="005255BF"/>
    <w:rsid w:val="005257DE"/>
    <w:rsid w:val="00526102"/>
    <w:rsid w:val="00527200"/>
    <w:rsid w:val="00527A4C"/>
    <w:rsid w:val="00527B49"/>
    <w:rsid w:val="00530157"/>
    <w:rsid w:val="00531494"/>
    <w:rsid w:val="00531C59"/>
    <w:rsid w:val="00531EBE"/>
    <w:rsid w:val="00532F8B"/>
    <w:rsid w:val="00533737"/>
    <w:rsid w:val="00533DBC"/>
    <w:rsid w:val="005342FC"/>
    <w:rsid w:val="00535B79"/>
    <w:rsid w:val="00535D7C"/>
    <w:rsid w:val="005360B5"/>
    <w:rsid w:val="00536579"/>
    <w:rsid w:val="005368F5"/>
    <w:rsid w:val="00536911"/>
    <w:rsid w:val="00536C1E"/>
    <w:rsid w:val="00537B90"/>
    <w:rsid w:val="00537BF6"/>
    <w:rsid w:val="00537C74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6B79"/>
    <w:rsid w:val="00547989"/>
    <w:rsid w:val="00547AF2"/>
    <w:rsid w:val="0055014E"/>
    <w:rsid w:val="005505EB"/>
    <w:rsid w:val="0055091E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5DE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AFA"/>
    <w:rsid w:val="00570E24"/>
    <w:rsid w:val="00570F84"/>
    <w:rsid w:val="005722D4"/>
    <w:rsid w:val="00572760"/>
    <w:rsid w:val="00572DA7"/>
    <w:rsid w:val="0057352D"/>
    <w:rsid w:val="005740F3"/>
    <w:rsid w:val="005743DE"/>
    <w:rsid w:val="00574AEC"/>
    <w:rsid w:val="00574C29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38C3"/>
    <w:rsid w:val="00584416"/>
    <w:rsid w:val="00584B39"/>
    <w:rsid w:val="00584B94"/>
    <w:rsid w:val="00585028"/>
    <w:rsid w:val="005854D1"/>
    <w:rsid w:val="00585D63"/>
    <w:rsid w:val="00585F5B"/>
    <w:rsid w:val="0058620A"/>
    <w:rsid w:val="00586587"/>
    <w:rsid w:val="005875D1"/>
    <w:rsid w:val="00587FC0"/>
    <w:rsid w:val="005906AD"/>
    <w:rsid w:val="00590C8F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A"/>
    <w:rsid w:val="00596B9C"/>
    <w:rsid w:val="00596CB2"/>
    <w:rsid w:val="005978FA"/>
    <w:rsid w:val="0059791B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3FA4"/>
    <w:rsid w:val="005A6159"/>
    <w:rsid w:val="005A64E8"/>
    <w:rsid w:val="005A7344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935"/>
    <w:rsid w:val="005B73E7"/>
    <w:rsid w:val="005B7DD1"/>
    <w:rsid w:val="005B7F1F"/>
    <w:rsid w:val="005C00A0"/>
    <w:rsid w:val="005C2576"/>
    <w:rsid w:val="005C28FA"/>
    <w:rsid w:val="005C3006"/>
    <w:rsid w:val="005C38CA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172B"/>
    <w:rsid w:val="005E1EF9"/>
    <w:rsid w:val="005E234A"/>
    <w:rsid w:val="005E2B5A"/>
    <w:rsid w:val="005E3363"/>
    <w:rsid w:val="005E35CC"/>
    <w:rsid w:val="005E371E"/>
    <w:rsid w:val="005E53F9"/>
    <w:rsid w:val="005E606F"/>
    <w:rsid w:val="005E742C"/>
    <w:rsid w:val="005E775D"/>
    <w:rsid w:val="005E7E0E"/>
    <w:rsid w:val="005F0A43"/>
    <w:rsid w:val="005F2543"/>
    <w:rsid w:val="005F2573"/>
    <w:rsid w:val="005F27BF"/>
    <w:rsid w:val="005F2884"/>
    <w:rsid w:val="005F2F5C"/>
    <w:rsid w:val="005F4171"/>
    <w:rsid w:val="005F46D6"/>
    <w:rsid w:val="005F485D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67B"/>
    <w:rsid w:val="00606970"/>
    <w:rsid w:val="00606A20"/>
    <w:rsid w:val="006072C6"/>
    <w:rsid w:val="006075B3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5F42"/>
    <w:rsid w:val="00616112"/>
    <w:rsid w:val="006165C4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143"/>
    <w:rsid w:val="0063120A"/>
    <w:rsid w:val="0063150B"/>
    <w:rsid w:val="00631585"/>
    <w:rsid w:val="00631EAD"/>
    <w:rsid w:val="00631ED4"/>
    <w:rsid w:val="006329BA"/>
    <w:rsid w:val="006333F6"/>
    <w:rsid w:val="00634ACF"/>
    <w:rsid w:val="00635035"/>
    <w:rsid w:val="0063580D"/>
    <w:rsid w:val="00635B58"/>
    <w:rsid w:val="00635CAE"/>
    <w:rsid w:val="00636CE0"/>
    <w:rsid w:val="006370FE"/>
    <w:rsid w:val="0063715C"/>
    <w:rsid w:val="00637240"/>
    <w:rsid w:val="0064109D"/>
    <w:rsid w:val="006425BC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2CF1"/>
    <w:rsid w:val="006633DE"/>
    <w:rsid w:val="006638AD"/>
    <w:rsid w:val="006642D1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8EB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A26"/>
    <w:rsid w:val="00685FD4"/>
    <w:rsid w:val="00686011"/>
    <w:rsid w:val="00686612"/>
    <w:rsid w:val="0068661E"/>
    <w:rsid w:val="006873CA"/>
    <w:rsid w:val="00687DD3"/>
    <w:rsid w:val="00690A49"/>
    <w:rsid w:val="00690BB6"/>
    <w:rsid w:val="00691B30"/>
    <w:rsid w:val="00692981"/>
    <w:rsid w:val="00692D61"/>
    <w:rsid w:val="00693402"/>
    <w:rsid w:val="00693E1F"/>
    <w:rsid w:val="00693ECB"/>
    <w:rsid w:val="00694797"/>
    <w:rsid w:val="00695887"/>
    <w:rsid w:val="00696087"/>
    <w:rsid w:val="006970EE"/>
    <w:rsid w:val="00697733"/>
    <w:rsid w:val="006A023C"/>
    <w:rsid w:val="006A0961"/>
    <w:rsid w:val="006A0BB4"/>
    <w:rsid w:val="006A0BC4"/>
    <w:rsid w:val="006A254E"/>
    <w:rsid w:val="006A2BF6"/>
    <w:rsid w:val="006A2C30"/>
    <w:rsid w:val="006A301C"/>
    <w:rsid w:val="006A32E7"/>
    <w:rsid w:val="006A3671"/>
    <w:rsid w:val="006A3E2B"/>
    <w:rsid w:val="006A6E17"/>
    <w:rsid w:val="006A7F17"/>
    <w:rsid w:val="006B0A66"/>
    <w:rsid w:val="006B0A96"/>
    <w:rsid w:val="006B0CA9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42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2F88"/>
    <w:rsid w:val="006C3AD8"/>
    <w:rsid w:val="006C3FB7"/>
    <w:rsid w:val="006C406C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1CF9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4B0"/>
    <w:rsid w:val="006E17E4"/>
    <w:rsid w:val="006E2529"/>
    <w:rsid w:val="006E3697"/>
    <w:rsid w:val="006E429A"/>
    <w:rsid w:val="006E45F3"/>
    <w:rsid w:val="006E4A2F"/>
    <w:rsid w:val="006E4E03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0FBD"/>
    <w:rsid w:val="006F1064"/>
    <w:rsid w:val="006F1EB7"/>
    <w:rsid w:val="006F3220"/>
    <w:rsid w:val="006F344A"/>
    <w:rsid w:val="006F4231"/>
    <w:rsid w:val="006F52E5"/>
    <w:rsid w:val="006F6066"/>
    <w:rsid w:val="006F6850"/>
    <w:rsid w:val="006F707E"/>
    <w:rsid w:val="007001DC"/>
    <w:rsid w:val="007025CB"/>
    <w:rsid w:val="0070311E"/>
    <w:rsid w:val="007034AA"/>
    <w:rsid w:val="00703C9D"/>
    <w:rsid w:val="0070490C"/>
    <w:rsid w:val="00705042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1E82"/>
    <w:rsid w:val="00712C42"/>
    <w:rsid w:val="00713DE4"/>
    <w:rsid w:val="007143F6"/>
    <w:rsid w:val="007145DC"/>
    <w:rsid w:val="00714966"/>
    <w:rsid w:val="00714C47"/>
    <w:rsid w:val="00716462"/>
    <w:rsid w:val="0071781F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5E5"/>
    <w:rsid w:val="00725CD2"/>
    <w:rsid w:val="00726036"/>
    <w:rsid w:val="00726279"/>
    <w:rsid w:val="007267F4"/>
    <w:rsid w:val="007268B3"/>
    <w:rsid w:val="00726A9B"/>
    <w:rsid w:val="00727530"/>
    <w:rsid w:val="007277C7"/>
    <w:rsid w:val="00727AFC"/>
    <w:rsid w:val="0073051F"/>
    <w:rsid w:val="00731E7C"/>
    <w:rsid w:val="007329EF"/>
    <w:rsid w:val="00732B92"/>
    <w:rsid w:val="00732CC9"/>
    <w:rsid w:val="00732D6B"/>
    <w:rsid w:val="0073327A"/>
    <w:rsid w:val="007333BA"/>
    <w:rsid w:val="00734E0A"/>
    <w:rsid w:val="00734EBE"/>
    <w:rsid w:val="00735F9E"/>
    <w:rsid w:val="007364EA"/>
    <w:rsid w:val="00736DD8"/>
    <w:rsid w:val="00737B8B"/>
    <w:rsid w:val="0074076A"/>
    <w:rsid w:val="007413C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1FF"/>
    <w:rsid w:val="00744A64"/>
    <w:rsid w:val="00744D47"/>
    <w:rsid w:val="00744EA0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51"/>
    <w:rsid w:val="0075096E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3A1"/>
    <w:rsid w:val="0075540C"/>
    <w:rsid w:val="00755DB1"/>
    <w:rsid w:val="007573DD"/>
    <w:rsid w:val="007574FC"/>
    <w:rsid w:val="00760975"/>
    <w:rsid w:val="007619D1"/>
    <w:rsid w:val="00761FDA"/>
    <w:rsid w:val="007621FF"/>
    <w:rsid w:val="00763135"/>
    <w:rsid w:val="007634E3"/>
    <w:rsid w:val="00764194"/>
    <w:rsid w:val="00765AD6"/>
    <w:rsid w:val="00765ED3"/>
    <w:rsid w:val="00766021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06"/>
    <w:rsid w:val="00780C62"/>
    <w:rsid w:val="00780D90"/>
    <w:rsid w:val="007811DC"/>
    <w:rsid w:val="007811DF"/>
    <w:rsid w:val="007820FA"/>
    <w:rsid w:val="007823B0"/>
    <w:rsid w:val="007823B9"/>
    <w:rsid w:val="0078285F"/>
    <w:rsid w:val="00783207"/>
    <w:rsid w:val="00783DCC"/>
    <w:rsid w:val="00783E1D"/>
    <w:rsid w:val="0078482C"/>
    <w:rsid w:val="0078483B"/>
    <w:rsid w:val="00784EA9"/>
    <w:rsid w:val="00784EED"/>
    <w:rsid w:val="00784F0A"/>
    <w:rsid w:val="00785900"/>
    <w:rsid w:val="00786958"/>
    <w:rsid w:val="00786E71"/>
    <w:rsid w:val="0079162F"/>
    <w:rsid w:val="00791C7D"/>
    <w:rsid w:val="00792268"/>
    <w:rsid w:val="00792F52"/>
    <w:rsid w:val="00794924"/>
    <w:rsid w:val="0079719B"/>
    <w:rsid w:val="007A0BC2"/>
    <w:rsid w:val="007A1F08"/>
    <w:rsid w:val="007A1F44"/>
    <w:rsid w:val="007A23FF"/>
    <w:rsid w:val="007A2672"/>
    <w:rsid w:val="007A295B"/>
    <w:rsid w:val="007A32D9"/>
    <w:rsid w:val="007A3424"/>
    <w:rsid w:val="007A3509"/>
    <w:rsid w:val="007A35EF"/>
    <w:rsid w:val="007A38C8"/>
    <w:rsid w:val="007A43A2"/>
    <w:rsid w:val="007A4D04"/>
    <w:rsid w:val="007A6411"/>
    <w:rsid w:val="007A7A96"/>
    <w:rsid w:val="007A7DEB"/>
    <w:rsid w:val="007B03AF"/>
    <w:rsid w:val="007B0C2C"/>
    <w:rsid w:val="007B1543"/>
    <w:rsid w:val="007B1AC0"/>
    <w:rsid w:val="007B270A"/>
    <w:rsid w:val="007B2D3B"/>
    <w:rsid w:val="007B31AC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C85"/>
    <w:rsid w:val="007C3FA8"/>
    <w:rsid w:val="007C4006"/>
    <w:rsid w:val="007C420D"/>
    <w:rsid w:val="007C6055"/>
    <w:rsid w:val="007C6230"/>
    <w:rsid w:val="007C68DA"/>
    <w:rsid w:val="007C6CB9"/>
    <w:rsid w:val="007C712D"/>
    <w:rsid w:val="007C7720"/>
    <w:rsid w:val="007D144B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B2A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8EB"/>
    <w:rsid w:val="00804B6F"/>
    <w:rsid w:val="00804B92"/>
    <w:rsid w:val="00804D97"/>
    <w:rsid w:val="00804E21"/>
    <w:rsid w:val="00805092"/>
    <w:rsid w:val="0080516C"/>
    <w:rsid w:val="0080552E"/>
    <w:rsid w:val="00805FEB"/>
    <w:rsid w:val="008064A5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17FDD"/>
    <w:rsid w:val="00820244"/>
    <w:rsid w:val="00820693"/>
    <w:rsid w:val="008207B6"/>
    <w:rsid w:val="008213E8"/>
    <w:rsid w:val="008221B3"/>
    <w:rsid w:val="0082248E"/>
    <w:rsid w:val="008230EF"/>
    <w:rsid w:val="0082315D"/>
    <w:rsid w:val="00824FDF"/>
    <w:rsid w:val="00825125"/>
    <w:rsid w:val="008257CC"/>
    <w:rsid w:val="00826AB9"/>
    <w:rsid w:val="008274BF"/>
    <w:rsid w:val="00827937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3732"/>
    <w:rsid w:val="00844E99"/>
    <w:rsid w:val="0084598C"/>
    <w:rsid w:val="00845C12"/>
    <w:rsid w:val="00845DEB"/>
    <w:rsid w:val="008462A4"/>
    <w:rsid w:val="008469D9"/>
    <w:rsid w:val="00846DC0"/>
    <w:rsid w:val="008474A7"/>
    <w:rsid w:val="00847CD2"/>
    <w:rsid w:val="008506B6"/>
    <w:rsid w:val="008506C3"/>
    <w:rsid w:val="0085086E"/>
    <w:rsid w:val="008508FD"/>
    <w:rsid w:val="00850AE0"/>
    <w:rsid w:val="0085171C"/>
    <w:rsid w:val="00851FFC"/>
    <w:rsid w:val="008524D2"/>
    <w:rsid w:val="00852C06"/>
    <w:rsid w:val="00852E19"/>
    <w:rsid w:val="00853B5F"/>
    <w:rsid w:val="00853B9C"/>
    <w:rsid w:val="008549C1"/>
    <w:rsid w:val="00855261"/>
    <w:rsid w:val="00856833"/>
    <w:rsid w:val="00856840"/>
    <w:rsid w:val="008577EB"/>
    <w:rsid w:val="00857885"/>
    <w:rsid w:val="00857E2E"/>
    <w:rsid w:val="0086087C"/>
    <w:rsid w:val="00860D8E"/>
    <w:rsid w:val="00860EDF"/>
    <w:rsid w:val="008611E2"/>
    <w:rsid w:val="00861F1D"/>
    <w:rsid w:val="0086275E"/>
    <w:rsid w:val="0086322F"/>
    <w:rsid w:val="00863FB2"/>
    <w:rsid w:val="00864440"/>
    <w:rsid w:val="00864D76"/>
    <w:rsid w:val="008650FC"/>
    <w:rsid w:val="008654C2"/>
    <w:rsid w:val="00865D83"/>
    <w:rsid w:val="00866A92"/>
    <w:rsid w:val="00866C7E"/>
    <w:rsid w:val="00866EB3"/>
    <w:rsid w:val="0086701A"/>
    <w:rsid w:val="00867BD2"/>
    <w:rsid w:val="008712FD"/>
    <w:rsid w:val="008716A1"/>
    <w:rsid w:val="008716CA"/>
    <w:rsid w:val="00872A73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4D23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3D68"/>
    <w:rsid w:val="008857D9"/>
    <w:rsid w:val="008862F3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776"/>
    <w:rsid w:val="00895E3D"/>
    <w:rsid w:val="00896A0B"/>
    <w:rsid w:val="00896C81"/>
    <w:rsid w:val="00896D83"/>
    <w:rsid w:val="00896DC4"/>
    <w:rsid w:val="008A0AB2"/>
    <w:rsid w:val="008A0CFC"/>
    <w:rsid w:val="008A0F3E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9A9"/>
    <w:rsid w:val="008B0ABB"/>
    <w:rsid w:val="008B0AEC"/>
    <w:rsid w:val="008B1048"/>
    <w:rsid w:val="008B1E53"/>
    <w:rsid w:val="008B1E5B"/>
    <w:rsid w:val="008B2229"/>
    <w:rsid w:val="008B2859"/>
    <w:rsid w:val="008B28AC"/>
    <w:rsid w:val="008B2A0E"/>
    <w:rsid w:val="008B389D"/>
    <w:rsid w:val="008B3C5C"/>
    <w:rsid w:val="008B46B9"/>
    <w:rsid w:val="008B47B8"/>
    <w:rsid w:val="008B5299"/>
    <w:rsid w:val="008B574A"/>
    <w:rsid w:val="008B5A5F"/>
    <w:rsid w:val="008B5AB0"/>
    <w:rsid w:val="008B5E5F"/>
    <w:rsid w:val="008B6054"/>
    <w:rsid w:val="008B61FB"/>
    <w:rsid w:val="008B6423"/>
    <w:rsid w:val="008B6B2B"/>
    <w:rsid w:val="008B7B08"/>
    <w:rsid w:val="008C13F0"/>
    <w:rsid w:val="008C17EF"/>
    <w:rsid w:val="008C1F26"/>
    <w:rsid w:val="008C2A3A"/>
    <w:rsid w:val="008C42E4"/>
    <w:rsid w:val="008C4BEC"/>
    <w:rsid w:val="008C4C7E"/>
    <w:rsid w:val="008C4F79"/>
    <w:rsid w:val="008C5C46"/>
    <w:rsid w:val="008C6184"/>
    <w:rsid w:val="008C6686"/>
    <w:rsid w:val="008C66C6"/>
    <w:rsid w:val="008C6FEF"/>
    <w:rsid w:val="008C70B7"/>
    <w:rsid w:val="008C785E"/>
    <w:rsid w:val="008C79D7"/>
    <w:rsid w:val="008D02E8"/>
    <w:rsid w:val="008D044B"/>
    <w:rsid w:val="008D04D4"/>
    <w:rsid w:val="008D0AFB"/>
    <w:rsid w:val="008D1511"/>
    <w:rsid w:val="008D1C01"/>
    <w:rsid w:val="008D21B2"/>
    <w:rsid w:val="008D21E7"/>
    <w:rsid w:val="008D2498"/>
    <w:rsid w:val="008D2A2C"/>
    <w:rsid w:val="008D32DF"/>
    <w:rsid w:val="008D35E9"/>
    <w:rsid w:val="008D3959"/>
    <w:rsid w:val="008D3966"/>
    <w:rsid w:val="008D3FDA"/>
    <w:rsid w:val="008D4352"/>
    <w:rsid w:val="008D4830"/>
    <w:rsid w:val="008D49D1"/>
    <w:rsid w:val="008D4E56"/>
    <w:rsid w:val="008D60BC"/>
    <w:rsid w:val="008D6D7B"/>
    <w:rsid w:val="008D7CC5"/>
    <w:rsid w:val="008D7EB7"/>
    <w:rsid w:val="008E00DB"/>
    <w:rsid w:val="008E09A3"/>
    <w:rsid w:val="008E0EB8"/>
    <w:rsid w:val="008E10A6"/>
    <w:rsid w:val="008E11BB"/>
    <w:rsid w:val="008E1271"/>
    <w:rsid w:val="008E14C7"/>
    <w:rsid w:val="008E21D5"/>
    <w:rsid w:val="008E2251"/>
    <w:rsid w:val="008E24B3"/>
    <w:rsid w:val="008E24CA"/>
    <w:rsid w:val="008E2BD4"/>
    <w:rsid w:val="008E2F6E"/>
    <w:rsid w:val="008E3083"/>
    <w:rsid w:val="008E38AD"/>
    <w:rsid w:val="008E3EEC"/>
    <w:rsid w:val="008E4EC4"/>
    <w:rsid w:val="008E5BF2"/>
    <w:rsid w:val="008E5C81"/>
    <w:rsid w:val="008E6FAB"/>
    <w:rsid w:val="008E7576"/>
    <w:rsid w:val="008F01A1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185"/>
    <w:rsid w:val="008F72CC"/>
    <w:rsid w:val="008F72CD"/>
    <w:rsid w:val="00902F76"/>
    <w:rsid w:val="00903802"/>
    <w:rsid w:val="0090414E"/>
    <w:rsid w:val="00904782"/>
    <w:rsid w:val="00904AFA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13C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949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09D"/>
    <w:rsid w:val="00951ADB"/>
    <w:rsid w:val="00952252"/>
    <w:rsid w:val="009527B0"/>
    <w:rsid w:val="00952EF4"/>
    <w:rsid w:val="0095380C"/>
    <w:rsid w:val="00953DA3"/>
    <w:rsid w:val="00954353"/>
    <w:rsid w:val="00955BE6"/>
    <w:rsid w:val="00955C0A"/>
    <w:rsid w:val="00955C4F"/>
    <w:rsid w:val="009602D7"/>
    <w:rsid w:val="00961B79"/>
    <w:rsid w:val="00961F2A"/>
    <w:rsid w:val="00963102"/>
    <w:rsid w:val="00963469"/>
    <w:rsid w:val="009644C1"/>
    <w:rsid w:val="00964C8C"/>
    <w:rsid w:val="009657F1"/>
    <w:rsid w:val="009659DF"/>
    <w:rsid w:val="0096625D"/>
    <w:rsid w:val="009663DF"/>
    <w:rsid w:val="00966E90"/>
    <w:rsid w:val="009702F6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A7F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67D"/>
    <w:rsid w:val="00985C42"/>
    <w:rsid w:val="00985F28"/>
    <w:rsid w:val="00986149"/>
    <w:rsid w:val="00986176"/>
    <w:rsid w:val="00986E7F"/>
    <w:rsid w:val="00987003"/>
    <w:rsid w:val="00987536"/>
    <w:rsid w:val="00987B88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02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3AD"/>
    <w:rsid w:val="009C0564"/>
    <w:rsid w:val="009C1CFB"/>
    <w:rsid w:val="009C2685"/>
    <w:rsid w:val="009C2BC8"/>
    <w:rsid w:val="009C3203"/>
    <w:rsid w:val="009C39BC"/>
    <w:rsid w:val="009C449B"/>
    <w:rsid w:val="009C466A"/>
    <w:rsid w:val="009C4BC2"/>
    <w:rsid w:val="009C4BF0"/>
    <w:rsid w:val="009C4D22"/>
    <w:rsid w:val="009C512C"/>
    <w:rsid w:val="009C7320"/>
    <w:rsid w:val="009C7EF3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A1C"/>
    <w:rsid w:val="009D3FCD"/>
    <w:rsid w:val="009D5BAB"/>
    <w:rsid w:val="009D6A0A"/>
    <w:rsid w:val="009D7808"/>
    <w:rsid w:val="009E00CF"/>
    <w:rsid w:val="009E0531"/>
    <w:rsid w:val="009E058F"/>
    <w:rsid w:val="009E0A9E"/>
    <w:rsid w:val="009E0B19"/>
    <w:rsid w:val="009E0BF1"/>
    <w:rsid w:val="009E19A2"/>
    <w:rsid w:val="009E1DAA"/>
    <w:rsid w:val="009E229C"/>
    <w:rsid w:val="009E381B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5B31"/>
    <w:rsid w:val="00A163A5"/>
    <w:rsid w:val="00A165BF"/>
    <w:rsid w:val="00A172E8"/>
    <w:rsid w:val="00A17741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3F04"/>
    <w:rsid w:val="00A243C3"/>
    <w:rsid w:val="00A24A84"/>
    <w:rsid w:val="00A25294"/>
    <w:rsid w:val="00A252E3"/>
    <w:rsid w:val="00A254EE"/>
    <w:rsid w:val="00A25BE7"/>
    <w:rsid w:val="00A25D9F"/>
    <w:rsid w:val="00A25DC2"/>
    <w:rsid w:val="00A25DD8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A42"/>
    <w:rsid w:val="00A35BCD"/>
    <w:rsid w:val="00A3611D"/>
    <w:rsid w:val="00A36339"/>
    <w:rsid w:val="00A366E4"/>
    <w:rsid w:val="00A370DE"/>
    <w:rsid w:val="00A37DF9"/>
    <w:rsid w:val="00A41679"/>
    <w:rsid w:val="00A42356"/>
    <w:rsid w:val="00A43243"/>
    <w:rsid w:val="00A4376F"/>
    <w:rsid w:val="00A448E4"/>
    <w:rsid w:val="00A44A68"/>
    <w:rsid w:val="00A4549F"/>
    <w:rsid w:val="00A45B9B"/>
    <w:rsid w:val="00A462FE"/>
    <w:rsid w:val="00A468B1"/>
    <w:rsid w:val="00A4698C"/>
    <w:rsid w:val="00A47AD3"/>
    <w:rsid w:val="00A47DDC"/>
    <w:rsid w:val="00A47F2B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57F73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AEF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1BDC"/>
    <w:rsid w:val="00A922A2"/>
    <w:rsid w:val="00A9327B"/>
    <w:rsid w:val="00A933CE"/>
    <w:rsid w:val="00A93B69"/>
    <w:rsid w:val="00A950B3"/>
    <w:rsid w:val="00A952C1"/>
    <w:rsid w:val="00A95BB9"/>
    <w:rsid w:val="00A963C7"/>
    <w:rsid w:val="00A9729A"/>
    <w:rsid w:val="00A9766A"/>
    <w:rsid w:val="00A97C4B"/>
    <w:rsid w:val="00A97CE5"/>
    <w:rsid w:val="00AA09C5"/>
    <w:rsid w:val="00AA0FCD"/>
    <w:rsid w:val="00AA1626"/>
    <w:rsid w:val="00AA194C"/>
    <w:rsid w:val="00AA1C25"/>
    <w:rsid w:val="00AA2308"/>
    <w:rsid w:val="00AA3C52"/>
    <w:rsid w:val="00AA3DB7"/>
    <w:rsid w:val="00AA402F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7FD"/>
    <w:rsid w:val="00AB185A"/>
    <w:rsid w:val="00AB1BA7"/>
    <w:rsid w:val="00AB1E04"/>
    <w:rsid w:val="00AB29CF"/>
    <w:rsid w:val="00AB3113"/>
    <w:rsid w:val="00AB348A"/>
    <w:rsid w:val="00AB375C"/>
    <w:rsid w:val="00AB3F38"/>
    <w:rsid w:val="00AB43B1"/>
    <w:rsid w:val="00AB43EC"/>
    <w:rsid w:val="00AB4640"/>
    <w:rsid w:val="00AB4BF4"/>
    <w:rsid w:val="00AB5299"/>
    <w:rsid w:val="00AB52AA"/>
    <w:rsid w:val="00AB5ADF"/>
    <w:rsid w:val="00AB5E57"/>
    <w:rsid w:val="00AB725F"/>
    <w:rsid w:val="00AC0690"/>
    <w:rsid w:val="00AC0705"/>
    <w:rsid w:val="00AC0BD0"/>
    <w:rsid w:val="00AC109B"/>
    <w:rsid w:val="00AC3E29"/>
    <w:rsid w:val="00AC418D"/>
    <w:rsid w:val="00AC74DA"/>
    <w:rsid w:val="00AC773C"/>
    <w:rsid w:val="00AC7A2B"/>
    <w:rsid w:val="00AC7C25"/>
    <w:rsid w:val="00AD09E0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3F7E"/>
    <w:rsid w:val="00AD494F"/>
    <w:rsid w:val="00AD4D2A"/>
    <w:rsid w:val="00AD542F"/>
    <w:rsid w:val="00AD5C46"/>
    <w:rsid w:val="00AD5D41"/>
    <w:rsid w:val="00AD6FD4"/>
    <w:rsid w:val="00AD7305"/>
    <w:rsid w:val="00AD7444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22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65A"/>
    <w:rsid w:val="00AE7864"/>
    <w:rsid w:val="00AE7949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825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170E6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79C"/>
    <w:rsid w:val="00B279F7"/>
    <w:rsid w:val="00B30667"/>
    <w:rsid w:val="00B30B4E"/>
    <w:rsid w:val="00B311D1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E8"/>
    <w:rsid w:val="00B42285"/>
    <w:rsid w:val="00B4261E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0B9C"/>
    <w:rsid w:val="00B51542"/>
    <w:rsid w:val="00B5178D"/>
    <w:rsid w:val="00B5181B"/>
    <w:rsid w:val="00B51D1D"/>
    <w:rsid w:val="00B5310E"/>
    <w:rsid w:val="00B53156"/>
    <w:rsid w:val="00B53B7D"/>
    <w:rsid w:val="00B5417C"/>
    <w:rsid w:val="00B541E4"/>
    <w:rsid w:val="00B54AC0"/>
    <w:rsid w:val="00B54ACC"/>
    <w:rsid w:val="00B54DCB"/>
    <w:rsid w:val="00B55AC2"/>
    <w:rsid w:val="00B560C9"/>
    <w:rsid w:val="00B5638A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B86"/>
    <w:rsid w:val="00B62E0B"/>
    <w:rsid w:val="00B635E8"/>
    <w:rsid w:val="00B63C32"/>
    <w:rsid w:val="00B64434"/>
    <w:rsid w:val="00B64C06"/>
    <w:rsid w:val="00B64CB4"/>
    <w:rsid w:val="00B64E01"/>
    <w:rsid w:val="00B64EA3"/>
    <w:rsid w:val="00B711CE"/>
    <w:rsid w:val="00B711E4"/>
    <w:rsid w:val="00B71DC8"/>
    <w:rsid w:val="00B7363E"/>
    <w:rsid w:val="00B73A86"/>
    <w:rsid w:val="00B73B1A"/>
    <w:rsid w:val="00B746C6"/>
    <w:rsid w:val="00B749F5"/>
    <w:rsid w:val="00B74A86"/>
    <w:rsid w:val="00B75629"/>
    <w:rsid w:val="00B756D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1E77"/>
    <w:rsid w:val="00B820D0"/>
    <w:rsid w:val="00B8222F"/>
    <w:rsid w:val="00B82615"/>
    <w:rsid w:val="00B829A1"/>
    <w:rsid w:val="00B83259"/>
    <w:rsid w:val="00B83444"/>
    <w:rsid w:val="00B836ED"/>
    <w:rsid w:val="00B83737"/>
    <w:rsid w:val="00B84C7E"/>
    <w:rsid w:val="00B853BE"/>
    <w:rsid w:val="00B8598E"/>
    <w:rsid w:val="00B85B7F"/>
    <w:rsid w:val="00B86413"/>
    <w:rsid w:val="00B86476"/>
    <w:rsid w:val="00B86687"/>
    <w:rsid w:val="00B86A3D"/>
    <w:rsid w:val="00B875C7"/>
    <w:rsid w:val="00B8775F"/>
    <w:rsid w:val="00B879C4"/>
    <w:rsid w:val="00B90697"/>
    <w:rsid w:val="00B90713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666"/>
    <w:rsid w:val="00B9483D"/>
    <w:rsid w:val="00B94C8F"/>
    <w:rsid w:val="00B94E17"/>
    <w:rsid w:val="00B957FE"/>
    <w:rsid w:val="00B95F02"/>
    <w:rsid w:val="00B9603E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4D1C"/>
    <w:rsid w:val="00BA5C09"/>
    <w:rsid w:val="00BA60AB"/>
    <w:rsid w:val="00BA753D"/>
    <w:rsid w:val="00BA79A3"/>
    <w:rsid w:val="00BB07E6"/>
    <w:rsid w:val="00BB0F08"/>
    <w:rsid w:val="00BB1117"/>
    <w:rsid w:val="00BB1548"/>
    <w:rsid w:val="00BB1CE7"/>
    <w:rsid w:val="00BB2FD3"/>
    <w:rsid w:val="00BB2FDF"/>
    <w:rsid w:val="00BB2FFF"/>
    <w:rsid w:val="00BB3121"/>
    <w:rsid w:val="00BB378A"/>
    <w:rsid w:val="00BB501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4753"/>
    <w:rsid w:val="00BC6FD6"/>
    <w:rsid w:val="00BD008E"/>
    <w:rsid w:val="00BD05B6"/>
    <w:rsid w:val="00BD1A36"/>
    <w:rsid w:val="00BD22C6"/>
    <w:rsid w:val="00BD2690"/>
    <w:rsid w:val="00BD2F3B"/>
    <w:rsid w:val="00BD3372"/>
    <w:rsid w:val="00BD3B8E"/>
    <w:rsid w:val="00BD4BB8"/>
    <w:rsid w:val="00BD50AA"/>
    <w:rsid w:val="00BD5135"/>
    <w:rsid w:val="00BD5764"/>
    <w:rsid w:val="00BD7291"/>
    <w:rsid w:val="00BD7296"/>
    <w:rsid w:val="00BD7909"/>
    <w:rsid w:val="00BD7EA3"/>
    <w:rsid w:val="00BD7FE2"/>
    <w:rsid w:val="00BE0801"/>
    <w:rsid w:val="00BE0B19"/>
    <w:rsid w:val="00BE0DD8"/>
    <w:rsid w:val="00BE1D82"/>
    <w:rsid w:val="00BE1EE4"/>
    <w:rsid w:val="00BE1F8B"/>
    <w:rsid w:val="00BE2B4F"/>
    <w:rsid w:val="00BE2F39"/>
    <w:rsid w:val="00BE332D"/>
    <w:rsid w:val="00BE34C6"/>
    <w:rsid w:val="00BE3CF1"/>
    <w:rsid w:val="00BE4B20"/>
    <w:rsid w:val="00BE4CD8"/>
    <w:rsid w:val="00BE5FC4"/>
    <w:rsid w:val="00BE5FD5"/>
    <w:rsid w:val="00BE6688"/>
    <w:rsid w:val="00BE6F4C"/>
    <w:rsid w:val="00BE72B8"/>
    <w:rsid w:val="00BE7C4D"/>
    <w:rsid w:val="00BE7F6A"/>
    <w:rsid w:val="00BF0274"/>
    <w:rsid w:val="00BF02E7"/>
    <w:rsid w:val="00BF08C4"/>
    <w:rsid w:val="00BF0939"/>
    <w:rsid w:val="00BF0BAF"/>
    <w:rsid w:val="00BF1139"/>
    <w:rsid w:val="00BF197A"/>
    <w:rsid w:val="00BF19CE"/>
    <w:rsid w:val="00BF29CA"/>
    <w:rsid w:val="00BF2B6F"/>
    <w:rsid w:val="00BF3502"/>
    <w:rsid w:val="00BF351A"/>
    <w:rsid w:val="00BF38AA"/>
    <w:rsid w:val="00BF3914"/>
    <w:rsid w:val="00BF3D6D"/>
    <w:rsid w:val="00BF43A0"/>
    <w:rsid w:val="00BF4882"/>
    <w:rsid w:val="00BF49B1"/>
    <w:rsid w:val="00BF5552"/>
    <w:rsid w:val="00BF73F2"/>
    <w:rsid w:val="00C0016E"/>
    <w:rsid w:val="00C004AB"/>
    <w:rsid w:val="00C0080E"/>
    <w:rsid w:val="00C00E22"/>
    <w:rsid w:val="00C01671"/>
    <w:rsid w:val="00C01F45"/>
    <w:rsid w:val="00C02419"/>
    <w:rsid w:val="00C02766"/>
    <w:rsid w:val="00C03166"/>
    <w:rsid w:val="00C031C1"/>
    <w:rsid w:val="00C03EE8"/>
    <w:rsid w:val="00C046BD"/>
    <w:rsid w:val="00C05A8E"/>
    <w:rsid w:val="00C05BEC"/>
    <w:rsid w:val="00C06E7D"/>
    <w:rsid w:val="00C07432"/>
    <w:rsid w:val="00C10E69"/>
    <w:rsid w:val="00C1112B"/>
    <w:rsid w:val="00C11386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16E"/>
    <w:rsid w:val="00C1517E"/>
    <w:rsid w:val="00C15891"/>
    <w:rsid w:val="00C159C4"/>
    <w:rsid w:val="00C16511"/>
    <w:rsid w:val="00C16C30"/>
    <w:rsid w:val="00C177A5"/>
    <w:rsid w:val="00C1787B"/>
    <w:rsid w:val="00C17A16"/>
    <w:rsid w:val="00C17C0C"/>
    <w:rsid w:val="00C20A00"/>
    <w:rsid w:val="00C21673"/>
    <w:rsid w:val="00C216AC"/>
    <w:rsid w:val="00C21C7A"/>
    <w:rsid w:val="00C21E68"/>
    <w:rsid w:val="00C22AD1"/>
    <w:rsid w:val="00C23130"/>
    <w:rsid w:val="00C24CD2"/>
    <w:rsid w:val="00C255A5"/>
    <w:rsid w:val="00C2584B"/>
    <w:rsid w:val="00C25942"/>
    <w:rsid w:val="00C25AD5"/>
    <w:rsid w:val="00C25DD9"/>
    <w:rsid w:val="00C2663F"/>
    <w:rsid w:val="00C26C57"/>
    <w:rsid w:val="00C26DB8"/>
    <w:rsid w:val="00C27647"/>
    <w:rsid w:val="00C2798D"/>
    <w:rsid w:val="00C305A3"/>
    <w:rsid w:val="00C3400F"/>
    <w:rsid w:val="00C34B64"/>
    <w:rsid w:val="00C34C36"/>
    <w:rsid w:val="00C352B3"/>
    <w:rsid w:val="00C35EDF"/>
    <w:rsid w:val="00C36095"/>
    <w:rsid w:val="00C3654C"/>
    <w:rsid w:val="00C36BF5"/>
    <w:rsid w:val="00C36DBC"/>
    <w:rsid w:val="00C376BA"/>
    <w:rsid w:val="00C37DE2"/>
    <w:rsid w:val="00C37FA5"/>
    <w:rsid w:val="00C40373"/>
    <w:rsid w:val="00C4082D"/>
    <w:rsid w:val="00C408F4"/>
    <w:rsid w:val="00C40AE6"/>
    <w:rsid w:val="00C411AF"/>
    <w:rsid w:val="00C4138D"/>
    <w:rsid w:val="00C417A9"/>
    <w:rsid w:val="00C41E3A"/>
    <w:rsid w:val="00C4251E"/>
    <w:rsid w:val="00C4304C"/>
    <w:rsid w:val="00C43315"/>
    <w:rsid w:val="00C452F5"/>
    <w:rsid w:val="00C45BBF"/>
    <w:rsid w:val="00C46458"/>
    <w:rsid w:val="00C46555"/>
    <w:rsid w:val="00C46B15"/>
    <w:rsid w:val="00C46F7D"/>
    <w:rsid w:val="00C47347"/>
    <w:rsid w:val="00C4766D"/>
    <w:rsid w:val="00C479B5"/>
    <w:rsid w:val="00C50242"/>
    <w:rsid w:val="00C5034D"/>
    <w:rsid w:val="00C5050E"/>
    <w:rsid w:val="00C50CB0"/>
    <w:rsid w:val="00C50E99"/>
    <w:rsid w:val="00C51319"/>
    <w:rsid w:val="00C525C0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A31"/>
    <w:rsid w:val="00C54D71"/>
    <w:rsid w:val="00C54F6B"/>
    <w:rsid w:val="00C554F8"/>
    <w:rsid w:val="00C55AA7"/>
    <w:rsid w:val="00C55AFD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65F0"/>
    <w:rsid w:val="00C66648"/>
    <w:rsid w:val="00C672AA"/>
    <w:rsid w:val="00C6788A"/>
    <w:rsid w:val="00C67DD3"/>
    <w:rsid w:val="00C67EAB"/>
    <w:rsid w:val="00C70DFF"/>
    <w:rsid w:val="00C7186F"/>
    <w:rsid w:val="00C71CD9"/>
    <w:rsid w:val="00C7278D"/>
    <w:rsid w:val="00C7580B"/>
    <w:rsid w:val="00C75A6B"/>
    <w:rsid w:val="00C763B6"/>
    <w:rsid w:val="00C763C7"/>
    <w:rsid w:val="00C7644F"/>
    <w:rsid w:val="00C768F6"/>
    <w:rsid w:val="00C76D51"/>
    <w:rsid w:val="00C80073"/>
    <w:rsid w:val="00C80DEA"/>
    <w:rsid w:val="00C81A60"/>
    <w:rsid w:val="00C828D7"/>
    <w:rsid w:val="00C82D92"/>
    <w:rsid w:val="00C82E0E"/>
    <w:rsid w:val="00C832DC"/>
    <w:rsid w:val="00C8377F"/>
    <w:rsid w:val="00C8646D"/>
    <w:rsid w:val="00C86C14"/>
    <w:rsid w:val="00C86F1A"/>
    <w:rsid w:val="00C9035E"/>
    <w:rsid w:val="00C90CF6"/>
    <w:rsid w:val="00C91DE3"/>
    <w:rsid w:val="00C92C7F"/>
    <w:rsid w:val="00C9369D"/>
    <w:rsid w:val="00C93C53"/>
    <w:rsid w:val="00C93CD2"/>
    <w:rsid w:val="00C9404D"/>
    <w:rsid w:val="00C944FA"/>
    <w:rsid w:val="00C9473D"/>
    <w:rsid w:val="00C94B29"/>
    <w:rsid w:val="00C95854"/>
    <w:rsid w:val="00C95EFF"/>
    <w:rsid w:val="00C960A3"/>
    <w:rsid w:val="00C96E6F"/>
    <w:rsid w:val="00C96F3C"/>
    <w:rsid w:val="00C9744F"/>
    <w:rsid w:val="00C97872"/>
    <w:rsid w:val="00C97C4B"/>
    <w:rsid w:val="00CA00B9"/>
    <w:rsid w:val="00CA0532"/>
    <w:rsid w:val="00CA21B3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A7885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2F12"/>
    <w:rsid w:val="00CC3A23"/>
    <w:rsid w:val="00CC4019"/>
    <w:rsid w:val="00CC468F"/>
    <w:rsid w:val="00CC48D0"/>
    <w:rsid w:val="00CC55D7"/>
    <w:rsid w:val="00CC5C43"/>
    <w:rsid w:val="00CC72CA"/>
    <w:rsid w:val="00CC737C"/>
    <w:rsid w:val="00CD087D"/>
    <w:rsid w:val="00CD0F5D"/>
    <w:rsid w:val="00CD137D"/>
    <w:rsid w:val="00CD1C0B"/>
    <w:rsid w:val="00CD239A"/>
    <w:rsid w:val="00CD2DA2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08B2"/>
    <w:rsid w:val="00CE112A"/>
    <w:rsid w:val="00CE1A47"/>
    <w:rsid w:val="00CE1FC5"/>
    <w:rsid w:val="00CE2010"/>
    <w:rsid w:val="00CE2F8D"/>
    <w:rsid w:val="00CE3845"/>
    <w:rsid w:val="00CE3875"/>
    <w:rsid w:val="00CE45B8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23"/>
    <w:rsid w:val="00CF1332"/>
    <w:rsid w:val="00CF195E"/>
    <w:rsid w:val="00CF19DA"/>
    <w:rsid w:val="00CF1C7F"/>
    <w:rsid w:val="00CF1CC0"/>
    <w:rsid w:val="00CF1D49"/>
    <w:rsid w:val="00CF221D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6F2"/>
    <w:rsid w:val="00CF7E47"/>
    <w:rsid w:val="00CF7EB4"/>
    <w:rsid w:val="00D004FA"/>
    <w:rsid w:val="00D018C1"/>
    <w:rsid w:val="00D01AA3"/>
    <w:rsid w:val="00D01AC1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E0A"/>
    <w:rsid w:val="00D1026A"/>
    <w:rsid w:val="00D1028A"/>
    <w:rsid w:val="00D102A8"/>
    <w:rsid w:val="00D107CF"/>
    <w:rsid w:val="00D11101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470"/>
    <w:rsid w:val="00D15F43"/>
    <w:rsid w:val="00D1690F"/>
    <w:rsid w:val="00D16E87"/>
    <w:rsid w:val="00D17FFE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36EBE"/>
    <w:rsid w:val="00D3731F"/>
    <w:rsid w:val="00D406F5"/>
    <w:rsid w:val="00D4226E"/>
    <w:rsid w:val="00D424C1"/>
    <w:rsid w:val="00D43492"/>
    <w:rsid w:val="00D437D8"/>
    <w:rsid w:val="00D43D71"/>
    <w:rsid w:val="00D448D9"/>
    <w:rsid w:val="00D44994"/>
    <w:rsid w:val="00D44B88"/>
    <w:rsid w:val="00D45DF3"/>
    <w:rsid w:val="00D46174"/>
    <w:rsid w:val="00D47591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447"/>
    <w:rsid w:val="00D56DB2"/>
    <w:rsid w:val="00D5747F"/>
    <w:rsid w:val="00D57495"/>
    <w:rsid w:val="00D574FA"/>
    <w:rsid w:val="00D5799B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2FF6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5AD"/>
    <w:rsid w:val="00D76FAE"/>
    <w:rsid w:val="00D777D7"/>
    <w:rsid w:val="00D77B68"/>
    <w:rsid w:val="00D80AB8"/>
    <w:rsid w:val="00D81055"/>
    <w:rsid w:val="00D81792"/>
    <w:rsid w:val="00D819B1"/>
    <w:rsid w:val="00D82494"/>
    <w:rsid w:val="00D8253B"/>
    <w:rsid w:val="00D83AE9"/>
    <w:rsid w:val="00D84C86"/>
    <w:rsid w:val="00D84D5D"/>
    <w:rsid w:val="00D8577D"/>
    <w:rsid w:val="00D857B8"/>
    <w:rsid w:val="00D85BA2"/>
    <w:rsid w:val="00D87175"/>
    <w:rsid w:val="00D877D3"/>
    <w:rsid w:val="00D87ABF"/>
    <w:rsid w:val="00D87C3C"/>
    <w:rsid w:val="00D9070E"/>
    <w:rsid w:val="00D90CD3"/>
    <w:rsid w:val="00D919E6"/>
    <w:rsid w:val="00D91BE1"/>
    <w:rsid w:val="00D91D4D"/>
    <w:rsid w:val="00D92998"/>
    <w:rsid w:val="00D92C29"/>
    <w:rsid w:val="00D92E01"/>
    <w:rsid w:val="00D936E2"/>
    <w:rsid w:val="00D94163"/>
    <w:rsid w:val="00D947CD"/>
    <w:rsid w:val="00D94ECA"/>
    <w:rsid w:val="00D95104"/>
    <w:rsid w:val="00D95600"/>
    <w:rsid w:val="00D9683C"/>
    <w:rsid w:val="00D97884"/>
    <w:rsid w:val="00DA075D"/>
    <w:rsid w:val="00DA0937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839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2B86"/>
    <w:rsid w:val="00DB3153"/>
    <w:rsid w:val="00DB317A"/>
    <w:rsid w:val="00DB3B82"/>
    <w:rsid w:val="00DB485D"/>
    <w:rsid w:val="00DB4B72"/>
    <w:rsid w:val="00DB5B1B"/>
    <w:rsid w:val="00DB794C"/>
    <w:rsid w:val="00DC08A7"/>
    <w:rsid w:val="00DC1327"/>
    <w:rsid w:val="00DC1350"/>
    <w:rsid w:val="00DC1705"/>
    <w:rsid w:val="00DC26E3"/>
    <w:rsid w:val="00DC3237"/>
    <w:rsid w:val="00DC34F4"/>
    <w:rsid w:val="00DC3EB3"/>
    <w:rsid w:val="00DC41A4"/>
    <w:rsid w:val="00DC4720"/>
    <w:rsid w:val="00DC4751"/>
    <w:rsid w:val="00DC4E71"/>
    <w:rsid w:val="00DC5672"/>
    <w:rsid w:val="00DC60A2"/>
    <w:rsid w:val="00DC63F1"/>
    <w:rsid w:val="00DC6600"/>
    <w:rsid w:val="00DC66CE"/>
    <w:rsid w:val="00DC67BD"/>
    <w:rsid w:val="00DC6924"/>
    <w:rsid w:val="00DC71F2"/>
    <w:rsid w:val="00DD2025"/>
    <w:rsid w:val="00DD2073"/>
    <w:rsid w:val="00DD22EA"/>
    <w:rsid w:val="00DD23A0"/>
    <w:rsid w:val="00DD2407"/>
    <w:rsid w:val="00DD25A3"/>
    <w:rsid w:val="00DD25B0"/>
    <w:rsid w:val="00DD29BF"/>
    <w:rsid w:val="00DD2C0D"/>
    <w:rsid w:val="00DD3E80"/>
    <w:rsid w:val="00DD3EF5"/>
    <w:rsid w:val="00DD538E"/>
    <w:rsid w:val="00DD53FA"/>
    <w:rsid w:val="00DD5F42"/>
    <w:rsid w:val="00DD617B"/>
    <w:rsid w:val="00DD6E11"/>
    <w:rsid w:val="00DD7EE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15F"/>
    <w:rsid w:val="00DE7C00"/>
    <w:rsid w:val="00DF03E9"/>
    <w:rsid w:val="00DF03ED"/>
    <w:rsid w:val="00DF04EE"/>
    <w:rsid w:val="00DF0BF4"/>
    <w:rsid w:val="00DF179D"/>
    <w:rsid w:val="00DF1E9C"/>
    <w:rsid w:val="00DF2B0B"/>
    <w:rsid w:val="00DF2C9C"/>
    <w:rsid w:val="00DF2F68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2903"/>
    <w:rsid w:val="00E03406"/>
    <w:rsid w:val="00E03F1F"/>
    <w:rsid w:val="00E04022"/>
    <w:rsid w:val="00E05156"/>
    <w:rsid w:val="00E0642B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17D71"/>
    <w:rsid w:val="00E20368"/>
    <w:rsid w:val="00E20A0A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07F7"/>
    <w:rsid w:val="00E427BB"/>
    <w:rsid w:val="00E429ED"/>
    <w:rsid w:val="00E43D31"/>
    <w:rsid w:val="00E43F37"/>
    <w:rsid w:val="00E44754"/>
    <w:rsid w:val="00E450ED"/>
    <w:rsid w:val="00E4522C"/>
    <w:rsid w:val="00E45BC2"/>
    <w:rsid w:val="00E45EB7"/>
    <w:rsid w:val="00E461AD"/>
    <w:rsid w:val="00E47534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4C31"/>
    <w:rsid w:val="00E56CFC"/>
    <w:rsid w:val="00E5733D"/>
    <w:rsid w:val="00E57B29"/>
    <w:rsid w:val="00E60A94"/>
    <w:rsid w:val="00E60E88"/>
    <w:rsid w:val="00E61CC0"/>
    <w:rsid w:val="00E6277B"/>
    <w:rsid w:val="00E6302C"/>
    <w:rsid w:val="00E63760"/>
    <w:rsid w:val="00E642A5"/>
    <w:rsid w:val="00E64424"/>
    <w:rsid w:val="00E64A0F"/>
    <w:rsid w:val="00E64B23"/>
    <w:rsid w:val="00E64C99"/>
    <w:rsid w:val="00E64CD3"/>
    <w:rsid w:val="00E6562D"/>
    <w:rsid w:val="00E65BB3"/>
    <w:rsid w:val="00E662E9"/>
    <w:rsid w:val="00E66691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E7C"/>
    <w:rsid w:val="00E70FBC"/>
    <w:rsid w:val="00E71B48"/>
    <w:rsid w:val="00E72484"/>
    <w:rsid w:val="00E72763"/>
    <w:rsid w:val="00E72C01"/>
    <w:rsid w:val="00E72C83"/>
    <w:rsid w:val="00E741AC"/>
    <w:rsid w:val="00E75174"/>
    <w:rsid w:val="00E75B8A"/>
    <w:rsid w:val="00E75EBA"/>
    <w:rsid w:val="00E763B4"/>
    <w:rsid w:val="00E77761"/>
    <w:rsid w:val="00E77848"/>
    <w:rsid w:val="00E77A52"/>
    <w:rsid w:val="00E77B22"/>
    <w:rsid w:val="00E80514"/>
    <w:rsid w:val="00E8089A"/>
    <w:rsid w:val="00E8095E"/>
    <w:rsid w:val="00E80E5B"/>
    <w:rsid w:val="00E816C5"/>
    <w:rsid w:val="00E8197D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342A"/>
    <w:rsid w:val="00E94B22"/>
    <w:rsid w:val="00E94C70"/>
    <w:rsid w:val="00E95677"/>
    <w:rsid w:val="00E95BA6"/>
    <w:rsid w:val="00E95F39"/>
    <w:rsid w:val="00E9637B"/>
    <w:rsid w:val="00E96BB7"/>
    <w:rsid w:val="00E97648"/>
    <w:rsid w:val="00E97663"/>
    <w:rsid w:val="00E97C68"/>
    <w:rsid w:val="00EA0E4A"/>
    <w:rsid w:val="00EA146E"/>
    <w:rsid w:val="00EA1A54"/>
    <w:rsid w:val="00EA2226"/>
    <w:rsid w:val="00EA26FC"/>
    <w:rsid w:val="00EA2B0A"/>
    <w:rsid w:val="00EA3B5A"/>
    <w:rsid w:val="00EA410E"/>
    <w:rsid w:val="00EA430F"/>
    <w:rsid w:val="00EA4FD1"/>
    <w:rsid w:val="00EA4FD4"/>
    <w:rsid w:val="00EA53C2"/>
    <w:rsid w:val="00EA5695"/>
    <w:rsid w:val="00EA5B0A"/>
    <w:rsid w:val="00EA5ECF"/>
    <w:rsid w:val="00EA65AD"/>
    <w:rsid w:val="00EA7FCF"/>
    <w:rsid w:val="00EB0CA3"/>
    <w:rsid w:val="00EB104F"/>
    <w:rsid w:val="00EB1B27"/>
    <w:rsid w:val="00EB1DA8"/>
    <w:rsid w:val="00EB2F98"/>
    <w:rsid w:val="00EB336E"/>
    <w:rsid w:val="00EB38D2"/>
    <w:rsid w:val="00EB4BB4"/>
    <w:rsid w:val="00EB4CFF"/>
    <w:rsid w:val="00EB5476"/>
    <w:rsid w:val="00EB65B2"/>
    <w:rsid w:val="00EB7053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6057"/>
    <w:rsid w:val="00EC6847"/>
    <w:rsid w:val="00EC7DB6"/>
    <w:rsid w:val="00ED12C9"/>
    <w:rsid w:val="00ED162F"/>
    <w:rsid w:val="00ED23C5"/>
    <w:rsid w:val="00ED2A6B"/>
    <w:rsid w:val="00ED2E52"/>
    <w:rsid w:val="00ED3024"/>
    <w:rsid w:val="00ED338D"/>
    <w:rsid w:val="00ED3EF3"/>
    <w:rsid w:val="00ED40AF"/>
    <w:rsid w:val="00ED5FE4"/>
    <w:rsid w:val="00ED6D76"/>
    <w:rsid w:val="00ED6FB4"/>
    <w:rsid w:val="00ED71C5"/>
    <w:rsid w:val="00ED7300"/>
    <w:rsid w:val="00EE06E7"/>
    <w:rsid w:val="00EE0DCA"/>
    <w:rsid w:val="00EE16FA"/>
    <w:rsid w:val="00EE248F"/>
    <w:rsid w:val="00EE31AD"/>
    <w:rsid w:val="00EE322A"/>
    <w:rsid w:val="00EE3C42"/>
    <w:rsid w:val="00EE3D4F"/>
    <w:rsid w:val="00EE4018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D5A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809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474"/>
    <w:rsid w:val="00F16C18"/>
    <w:rsid w:val="00F16E6C"/>
    <w:rsid w:val="00F17EAE"/>
    <w:rsid w:val="00F2023D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C84"/>
    <w:rsid w:val="00F27E46"/>
    <w:rsid w:val="00F301C2"/>
    <w:rsid w:val="00F302E1"/>
    <w:rsid w:val="00F30EE6"/>
    <w:rsid w:val="00F31B22"/>
    <w:rsid w:val="00F31B49"/>
    <w:rsid w:val="00F32F56"/>
    <w:rsid w:val="00F33D4F"/>
    <w:rsid w:val="00F34CD6"/>
    <w:rsid w:val="00F34F54"/>
    <w:rsid w:val="00F35873"/>
    <w:rsid w:val="00F35920"/>
    <w:rsid w:val="00F366A5"/>
    <w:rsid w:val="00F36C5F"/>
    <w:rsid w:val="00F37259"/>
    <w:rsid w:val="00F405A4"/>
    <w:rsid w:val="00F41216"/>
    <w:rsid w:val="00F41AD9"/>
    <w:rsid w:val="00F41B65"/>
    <w:rsid w:val="00F41D13"/>
    <w:rsid w:val="00F41F05"/>
    <w:rsid w:val="00F433BD"/>
    <w:rsid w:val="00F44EC5"/>
    <w:rsid w:val="00F45098"/>
    <w:rsid w:val="00F45247"/>
    <w:rsid w:val="00F472F3"/>
    <w:rsid w:val="00F47498"/>
    <w:rsid w:val="00F47C80"/>
    <w:rsid w:val="00F512B2"/>
    <w:rsid w:val="00F5283D"/>
    <w:rsid w:val="00F52ABA"/>
    <w:rsid w:val="00F52BC7"/>
    <w:rsid w:val="00F53B2B"/>
    <w:rsid w:val="00F53BF4"/>
    <w:rsid w:val="00F540C6"/>
    <w:rsid w:val="00F54266"/>
    <w:rsid w:val="00F54AFC"/>
    <w:rsid w:val="00F55043"/>
    <w:rsid w:val="00F56DCF"/>
    <w:rsid w:val="00F57034"/>
    <w:rsid w:val="00F571B0"/>
    <w:rsid w:val="00F60BE9"/>
    <w:rsid w:val="00F61FD8"/>
    <w:rsid w:val="00F62169"/>
    <w:rsid w:val="00F626B5"/>
    <w:rsid w:val="00F62A41"/>
    <w:rsid w:val="00F62DBF"/>
    <w:rsid w:val="00F62EDF"/>
    <w:rsid w:val="00F63601"/>
    <w:rsid w:val="00F63890"/>
    <w:rsid w:val="00F63D16"/>
    <w:rsid w:val="00F641FC"/>
    <w:rsid w:val="00F645B1"/>
    <w:rsid w:val="00F645F0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070"/>
    <w:rsid w:val="00F843D7"/>
    <w:rsid w:val="00F84E59"/>
    <w:rsid w:val="00F85536"/>
    <w:rsid w:val="00F8657A"/>
    <w:rsid w:val="00F86619"/>
    <w:rsid w:val="00F8679A"/>
    <w:rsid w:val="00F8689E"/>
    <w:rsid w:val="00F87117"/>
    <w:rsid w:val="00F872DC"/>
    <w:rsid w:val="00F8736C"/>
    <w:rsid w:val="00F87DB5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0E48"/>
    <w:rsid w:val="00FA105C"/>
    <w:rsid w:val="00FA133D"/>
    <w:rsid w:val="00FA143E"/>
    <w:rsid w:val="00FA1475"/>
    <w:rsid w:val="00FA148A"/>
    <w:rsid w:val="00FA149D"/>
    <w:rsid w:val="00FA27C8"/>
    <w:rsid w:val="00FA3B76"/>
    <w:rsid w:val="00FA4642"/>
    <w:rsid w:val="00FA4D66"/>
    <w:rsid w:val="00FA5A4E"/>
    <w:rsid w:val="00FA6323"/>
    <w:rsid w:val="00FA73F5"/>
    <w:rsid w:val="00FA7493"/>
    <w:rsid w:val="00FA7EB4"/>
    <w:rsid w:val="00FB0082"/>
    <w:rsid w:val="00FB0243"/>
    <w:rsid w:val="00FB0D70"/>
    <w:rsid w:val="00FB1527"/>
    <w:rsid w:val="00FB15E8"/>
    <w:rsid w:val="00FB1A93"/>
    <w:rsid w:val="00FB1E4A"/>
    <w:rsid w:val="00FB1FEA"/>
    <w:rsid w:val="00FB2537"/>
    <w:rsid w:val="00FB25DB"/>
    <w:rsid w:val="00FB29F4"/>
    <w:rsid w:val="00FB2BAC"/>
    <w:rsid w:val="00FB31D1"/>
    <w:rsid w:val="00FB33DC"/>
    <w:rsid w:val="00FB4338"/>
    <w:rsid w:val="00FB4750"/>
    <w:rsid w:val="00FB477E"/>
    <w:rsid w:val="00FB485F"/>
    <w:rsid w:val="00FB4B19"/>
    <w:rsid w:val="00FB4BCB"/>
    <w:rsid w:val="00FB4C9C"/>
    <w:rsid w:val="00FB562E"/>
    <w:rsid w:val="00FB5ECF"/>
    <w:rsid w:val="00FB6165"/>
    <w:rsid w:val="00FB6284"/>
    <w:rsid w:val="00FB70C4"/>
    <w:rsid w:val="00FC0150"/>
    <w:rsid w:val="00FC03AB"/>
    <w:rsid w:val="00FC0D3D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8EC"/>
    <w:rsid w:val="00FD691F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4C9"/>
    <w:rsid w:val="00FE484F"/>
    <w:rsid w:val="00FE514F"/>
    <w:rsid w:val="00FE5EEA"/>
    <w:rsid w:val="00FE67CF"/>
    <w:rsid w:val="00FE68C8"/>
    <w:rsid w:val="00FE6D20"/>
    <w:rsid w:val="00FE6E4A"/>
    <w:rsid w:val="00FE6FB9"/>
    <w:rsid w:val="00FE7549"/>
    <w:rsid w:val="00FE78F0"/>
    <w:rsid w:val="00FE7A78"/>
    <w:rsid w:val="00FE7BCC"/>
    <w:rsid w:val="00FF04D5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AE0B40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Emphasis"/>
    <w:basedOn w:val="a0"/>
    <w:uiPriority w:val="20"/>
    <w:qFormat/>
    <w:rsid w:val="00CA21B3"/>
    <w:rPr>
      <w:b/>
      <w:bCs/>
      <w:i w:val="0"/>
      <w:iCs w:val="0"/>
    </w:rPr>
  </w:style>
  <w:style w:type="character" w:customStyle="1" w:styleId="st1">
    <w:name w:val="st1"/>
    <w:basedOn w:val="a0"/>
    <w:rsid w:val="00CA21B3"/>
  </w:style>
  <w:style w:type="paragraph" w:customStyle="1" w:styleId="TdocHeader2">
    <w:name w:val="Tdoc_Header_2"/>
    <w:basedOn w:val="a"/>
    <w:rsid w:val="00262365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C1A42-B8F3-4D0B-BECA-9904B8BD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</Template>
  <TotalTime>1</TotalTime>
  <Pages>1</Pages>
  <Words>211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Wang(Eason)</dc:creator>
  <cp:lastModifiedBy>WangYi(HW)</cp:lastModifiedBy>
  <cp:revision>2</cp:revision>
  <cp:lastPrinted>2016-06-17T14:19:00Z</cp:lastPrinted>
  <dcterms:created xsi:type="dcterms:W3CDTF">2016-10-14T14:32:00Z</dcterms:created>
  <dcterms:modified xsi:type="dcterms:W3CDTF">2016-10-14T14:32:00Z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(3)vj7DIA/eEFF8QCjnV/NAgZcAJEE/YgRO8yOc9VgxEBzux3NLBR+JX/7D90szk2XphZB1WpuB
AktN5EMs4ZazIAMOZG2Ej4/amjnM7OHTHJf7q/KGH9u4+/QFjlAiQ4rdfFdJBs9lqNDfs9Yc
NfHjU8qISxavQt69jUFky4pHWa6RHal5LWGFu6fYOlgL6J/VLtuJ3RJFxOgeWoDgzrGuC/OK
XyaQEoeD5J2j9qHyQY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cBWrg/A1eYeJO/F5qjOCPGI4zBHYtUFAH5YMv4iRRQb8MNNafsG8IH
qGVITbHA1AaJWTtiVrPKU+7AJNABM/hIpfKNZT76dkF8cYBZYT7yhLc413deyORgstz25vBy
NZIYn5Ft+4tNvxM0uV9+5C6rUIPr4rauqBEYmJCCCjCr8gKZohz1h5EB1k1g7DTx7+62GGfV
sE6jMdP7fHkVwBGdT2mwfRpSXBdgv5NiUiSL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CsZ1BKLKQUFJpncvL0O8PiLG/+12kogP6jFq
O0KaPpFDkfn+2S3gZ0cjCiFsgqHzhA==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1476365739</vt:lpwstr>
  </property>
</Properties>
</file>